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8F0" w:rsidRPr="00D76510" w:rsidRDefault="00F008F0" w:rsidP="00D76510">
      <w:pPr>
        <w:ind w:firstLine="5940"/>
        <w:rPr>
          <w:b/>
          <w:sz w:val="28"/>
          <w:szCs w:val="28"/>
        </w:rPr>
      </w:pPr>
      <w:r w:rsidRPr="00D76510">
        <w:rPr>
          <w:b/>
          <w:sz w:val="28"/>
          <w:szCs w:val="28"/>
        </w:rPr>
        <w:t>УТВЕРЖДАЮ</w:t>
      </w:r>
    </w:p>
    <w:p w:rsidR="00F008F0" w:rsidRPr="00D76510" w:rsidRDefault="00F008F0" w:rsidP="00D76510">
      <w:pPr>
        <w:ind w:firstLine="5942"/>
        <w:rPr>
          <w:sz w:val="28"/>
          <w:szCs w:val="28"/>
        </w:rPr>
      </w:pPr>
      <w:r w:rsidRPr="00D76510">
        <w:rPr>
          <w:sz w:val="28"/>
          <w:szCs w:val="28"/>
        </w:rPr>
        <w:t>Зам.зав. кафедрой  педагогики</w:t>
      </w:r>
    </w:p>
    <w:p w:rsidR="00F008F0" w:rsidRPr="00D76510" w:rsidRDefault="00F008F0" w:rsidP="00D76510">
      <w:pPr>
        <w:ind w:firstLine="5940"/>
        <w:rPr>
          <w:sz w:val="28"/>
          <w:szCs w:val="28"/>
        </w:rPr>
      </w:pPr>
      <w:r w:rsidRPr="00D76510">
        <w:rPr>
          <w:sz w:val="28"/>
          <w:szCs w:val="28"/>
        </w:rPr>
        <w:t>Сытина Н.С.</w:t>
      </w:r>
    </w:p>
    <w:p w:rsidR="00F008F0" w:rsidRPr="00D76510" w:rsidRDefault="00F008F0" w:rsidP="00D76510">
      <w:pPr>
        <w:ind w:firstLine="5940"/>
        <w:rPr>
          <w:sz w:val="28"/>
          <w:szCs w:val="28"/>
        </w:rPr>
      </w:pPr>
      <w:r>
        <w:rPr>
          <w:sz w:val="28"/>
          <w:szCs w:val="28"/>
        </w:rPr>
        <w:t xml:space="preserve">«_30_» _08__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</w:t>
        </w:r>
        <w:r w:rsidRPr="00D76510">
          <w:rPr>
            <w:sz w:val="28"/>
            <w:szCs w:val="28"/>
          </w:rPr>
          <w:t xml:space="preserve"> г</w:t>
        </w:r>
      </w:smartTag>
      <w:r w:rsidRPr="00D76510">
        <w:rPr>
          <w:sz w:val="28"/>
          <w:szCs w:val="28"/>
        </w:rPr>
        <w:t>.</w:t>
      </w:r>
    </w:p>
    <w:p w:rsidR="00F008F0" w:rsidRDefault="00F008F0" w:rsidP="00D76510">
      <w:pPr>
        <w:jc w:val="center"/>
        <w:rPr>
          <w:b/>
          <w:sz w:val="28"/>
          <w:szCs w:val="28"/>
        </w:rPr>
      </w:pPr>
    </w:p>
    <w:p w:rsidR="00F008F0" w:rsidRPr="00F94EA5" w:rsidRDefault="00F008F0" w:rsidP="00D76510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ТЕХНОЛОГИЧЕСКАЯ КАРТА ДИСЦИПЛИНЫ</w:t>
      </w:r>
    </w:p>
    <w:p w:rsidR="00F008F0" w:rsidRDefault="00F008F0" w:rsidP="00D76510">
      <w:pPr>
        <w:jc w:val="center"/>
        <w:rPr>
          <w:b/>
          <w:sz w:val="28"/>
          <w:szCs w:val="28"/>
        </w:rPr>
      </w:pPr>
    </w:p>
    <w:p w:rsidR="00F008F0" w:rsidRPr="00F94EA5" w:rsidRDefault="00F008F0" w:rsidP="00D76510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Теория и технология обучения</w:t>
      </w:r>
    </w:p>
    <w:p w:rsidR="00F008F0" w:rsidRPr="00F94EA5" w:rsidRDefault="00F008F0" w:rsidP="00D76510">
      <w:pPr>
        <w:spacing w:line="240" w:lineRule="atLeast"/>
        <w:jc w:val="center"/>
        <w:rPr>
          <w:sz w:val="28"/>
          <w:szCs w:val="28"/>
        </w:rPr>
      </w:pPr>
      <w:r w:rsidRPr="00F94EA5">
        <w:rPr>
          <w:sz w:val="28"/>
          <w:szCs w:val="28"/>
        </w:rPr>
        <w:t>44.03.05  Педагогическое образование</w:t>
      </w:r>
    </w:p>
    <w:p w:rsidR="00F008F0" w:rsidRPr="00F94EA5" w:rsidRDefault="00F008F0" w:rsidP="00D76510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 профили</w:t>
      </w:r>
    </w:p>
    <w:p w:rsidR="00F008F0" w:rsidRPr="00F94EA5" w:rsidRDefault="00F008F0" w:rsidP="00D76510">
      <w:pPr>
        <w:jc w:val="center"/>
        <w:rPr>
          <w:sz w:val="28"/>
          <w:szCs w:val="28"/>
        </w:rPr>
      </w:pPr>
      <w:r>
        <w:rPr>
          <w:sz w:val="28"/>
          <w:szCs w:val="28"/>
        </w:rPr>
        <w:t>4 семестр 2018- 2019</w:t>
      </w:r>
      <w:r w:rsidRPr="00F94EA5">
        <w:rPr>
          <w:sz w:val="28"/>
          <w:szCs w:val="28"/>
        </w:rPr>
        <w:t xml:space="preserve"> уч. год</w:t>
      </w:r>
    </w:p>
    <w:p w:rsidR="00F008F0" w:rsidRPr="00F94EA5" w:rsidRDefault="00F008F0" w:rsidP="00D7651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94EA5">
        <w:rPr>
          <w:b/>
          <w:sz w:val="28"/>
          <w:szCs w:val="28"/>
        </w:rPr>
        <w:t xml:space="preserve">Целью дисциплины </w:t>
      </w:r>
      <w:r w:rsidRPr="00F94EA5">
        <w:rPr>
          <w:sz w:val="28"/>
          <w:szCs w:val="28"/>
        </w:rPr>
        <w:t>является</w:t>
      </w:r>
      <w:r w:rsidRPr="00F94EA5">
        <w:rPr>
          <w:b/>
          <w:sz w:val="28"/>
          <w:szCs w:val="28"/>
        </w:rPr>
        <w:t xml:space="preserve"> </w:t>
      </w:r>
      <w:r w:rsidRPr="00F94EA5">
        <w:rPr>
          <w:sz w:val="28"/>
          <w:szCs w:val="28"/>
        </w:rPr>
        <w:t>формирование и развитие следующих компетенций:</w:t>
      </w:r>
      <w:r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ОПК-2</w:t>
      </w:r>
      <w:r>
        <w:rPr>
          <w:sz w:val="28"/>
          <w:szCs w:val="28"/>
        </w:rPr>
        <w:t xml:space="preserve">, </w:t>
      </w:r>
      <w:r w:rsidRPr="00F94EA5">
        <w:rPr>
          <w:sz w:val="28"/>
          <w:szCs w:val="28"/>
        </w:rPr>
        <w:t>ПК-1</w:t>
      </w:r>
      <w:r>
        <w:rPr>
          <w:sz w:val="28"/>
          <w:szCs w:val="28"/>
        </w:rPr>
        <w:t>,</w:t>
      </w:r>
      <w:r w:rsidRPr="00F94EA5">
        <w:rPr>
          <w:sz w:val="28"/>
          <w:szCs w:val="28"/>
        </w:rPr>
        <w:t xml:space="preserve"> ПК-2</w:t>
      </w:r>
      <w:r>
        <w:rPr>
          <w:sz w:val="28"/>
          <w:szCs w:val="28"/>
        </w:rPr>
        <w:t>,</w:t>
      </w:r>
      <w:r w:rsidRPr="00F94EA5">
        <w:rPr>
          <w:sz w:val="28"/>
          <w:szCs w:val="28"/>
        </w:rPr>
        <w:t xml:space="preserve"> ПК-3</w:t>
      </w:r>
      <w:r>
        <w:rPr>
          <w:sz w:val="28"/>
          <w:szCs w:val="28"/>
        </w:rPr>
        <w:t>,</w:t>
      </w:r>
      <w:r w:rsidRPr="004475EA"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ПК-4</w:t>
      </w:r>
      <w:r>
        <w:rPr>
          <w:sz w:val="28"/>
          <w:szCs w:val="28"/>
        </w:rPr>
        <w:t>,</w:t>
      </w:r>
      <w:r w:rsidRPr="004475EA"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ПК-6</w:t>
      </w:r>
      <w:r>
        <w:rPr>
          <w:sz w:val="28"/>
          <w:szCs w:val="28"/>
        </w:rPr>
        <w:t>,</w:t>
      </w:r>
      <w:r w:rsidRPr="004475EA">
        <w:rPr>
          <w:sz w:val="28"/>
          <w:szCs w:val="28"/>
        </w:rPr>
        <w:t xml:space="preserve"> </w:t>
      </w:r>
      <w:r w:rsidRPr="00F94EA5">
        <w:rPr>
          <w:sz w:val="28"/>
          <w:szCs w:val="28"/>
        </w:rPr>
        <w:t>ПК-7</w:t>
      </w:r>
      <w:r>
        <w:rPr>
          <w:sz w:val="28"/>
          <w:szCs w:val="28"/>
        </w:rPr>
        <w:t>.</w:t>
      </w:r>
      <w:r w:rsidRPr="00F94EA5">
        <w:rPr>
          <w:sz w:val="28"/>
          <w:szCs w:val="28"/>
        </w:rPr>
        <w:t xml:space="preserve">      </w:t>
      </w:r>
    </w:p>
    <w:p w:rsidR="00F008F0" w:rsidRPr="00F94EA5" w:rsidRDefault="00F008F0" w:rsidP="00D76510">
      <w:pPr>
        <w:ind w:firstLine="709"/>
        <w:jc w:val="both"/>
        <w:rPr>
          <w:i/>
          <w:sz w:val="28"/>
          <w:szCs w:val="28"/>
        </w:rPr>
      </w:pPr>
      <w:r w:rsidRPr="00F94EA5">
        <w:rPr>
          <w:b/>
          <w:sz w:val="28"/>
          <w:szCs w:val="28"/>
        </w:rPr>
        <w:t xml:space="preserve">Трудоемкость дисциплины: </w:t>
      </w:r>
      <w:r w:rsidRPr="00F94EA5"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 w:rsidRPr="00F94EA5"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F008F0" w:rsidRPr="00F94EA5" w:rsidTr="004E478E">
        <w:tc>
          <w:tcPr>
            <w:tcW w:w="3528" w:type="dxa"/>
            <w:vMerge w:val="restart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F008F0" w:rsidRPr="00F94EA5" w:rsidRDefault="00F008F0" w:rsidP="004E47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СРС</w:t>
            </w:r>
          </w:p>
        </w:tc>
      </w:tr>
      <w:tr w:rsidR="00F008F0" w:rsidRPr="00F94EA5" w:rsidTr="004E478E">
        <w:tc>
          <w:tcPr>
            <w:tcW w:w="0" w:type="auto"/>
            <w:vMerge/>
            <w:vAlign w:val="center"/>
          </w:tcPr>
          <w:p w:rsidR="00F008F0" w:rsidRPr="00F94EA5" w:rsidRDefault="00F008F0" w:rsidP="004E478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F008F0" w:rsidRPr="00F94EA5" w:rsidRDefault="00F008F0" w:rsidP="004E478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F008F0" w:rsidRPr="00F94EA5" w:rsidRDefault="00F008F0" w:rsidP="004E478E">
            <w:pPr>
              <w:rPr>
                <w:sz w:val="28"/>
                <w:szCs w:val="28"/>
              </w:rPr>
            </w:pPr>
          </w:p>
        </w:tc>
      </w:tr>
      <w:tr w:rsidR="00F008F0" w:rsidRPr="00F94EA5" w:rsidTr="004E478E">
        <w:tc>
          <w:tcPr>
            <w:tcW w:w="3528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54</w:t>
            </w:r>
          </w:p>
        </w:tc>
      </w:tr>
      <w:tr w:rsidR="00F008F0" w:rsidRPr="00F94EA5" w:rsidTr="004E478E">
        <w:tc>
          <w:tcPr>
            <w:tcW w:w="3528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F008F0" w:rsidRPr="00F94EA5" w:rsidRDefault="00F008F0" w:rsidP="004E478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54</w:t>
            </w:r>
          </w:p>
        </w:tc>
      </w:tr>
    </w:tbl>
    <w:p w:rsidR="00F008F0" w:rsidRPr="001721EF" w:rsidRDefault="00F008F0" w:rsidP="00D76510">
      <w:pPr>
        <w:ind w:firstLine="720"/>
        <w:jc w:val="both"/>
        <w:rPr>
          <w:b/>
          <w:sz w:val="28"/>
          <w:szCs w:val="28"/>
        </w:rPr>
      </w:pPr>
      <w:r w:rsidRPr="001721EF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4" w:type="dxa"/>
            <w:gridSpan w:val="4"/>
          </w:tcPr>
          <w:p w:rsidR="00F008F0" w:rsidRPr="001721EF" w:rsidRDefault="00F008F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F008F0" w:rsidRPr="001721EF" w:rsidRDefault="00F008F0" w:rsidP="004E478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27</w:t>
            </w:r>
            <w:r w:rsidRPr="001721EF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Лекции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10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конспекты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3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40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конспекты п/з,</w:t>
            </w:r>
          </w:p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работа на п/з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F008F0" w:rsidRPr="001721EF" w:rsidRDefault="00F008F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12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30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конспекты л/з,</w:t>
            </w:r>
          </w:p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работа на л/з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9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20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Задания по 1-3 разделу в раб. программе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6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  </w:t>
            </w:r>
            <w:r w:rsidRPr="001721EF">
              <w:rPr>
                <w:sz w:val="28"/>
                <w:szCs w:val="28"/>
              </w:rPr>
              <w:t>30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4" w:type="dxa"/>
            <w:gridSpan w:val="4"/>
          </w:tcPr>
          <w:p w:rsidR="00F008F0" w:rsidRPr="001721EF" w:rsidRDefault="00F008F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Контрольная точка № 2  </w:t>
            </w:r>
          </w:p>
          <w:p w:rsidR="00F008F0" w:rsidRPr="001721EF" w:rsidRDefault="00F008F0" w:rsidP="004E478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39</w:t>
            </w:r>
            <w:r w:rsidRPr="001721EF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Лекции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10 </w:t>
            </w:r>
          </w:p>
        </w:tc>
        <w:tc>
          <w:tcPr>
            <w:tcW w:w="2049" w:type="dxa"/>
          </w:tcPr>
          <w:p w:rsidR="00F008F0" w:rsidRPr="001721EF" w:rsidRDefault="00F008F0" w:rsidP="009F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конспекты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3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2.2.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40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конспекты п/з,</w:t>
            </w:r>
          </w:p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работа на п/з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center"/>
              <w:rPr>
                <w:sz w:val="28"/>
                <w:szCs w:val="28"/>
              </w:rPr>
            </w:pPr>
          </w:p>
          <w:p w:rsidR="00F008F0" w:rsidRPr="001721EF" w:rsidRDefault="00F008F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12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2.3.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30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конспекты л/з,</w:t>
            </w:r>
          </w:p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работа на л/з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</w:t>
            </w:r>
          </w:p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9    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2.4.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Самостоятельная  работа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20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Задания по 4-6 разделу в раб. программе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6</w:t>
            </w:r>
          </w:p>
        </w:tc>
      </w:tr>
      <w:tr w:rsidR="00F008F0" w:rsidRPr="001721EF" w:rsidTr="004E478E">
        <w:trPr>
          <w:trHeight w:val="381"/>
        </w:trPr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 xml:space="preserve">           </w:t>
            </w:r>
            <w:r w:rsidRPr="001721EF">
              <w:rPr>
                <w:sz w:val="28"/>
                <w:szCs w:val="28"/>
              </w:rPr>
              <w:t>30</w:t>
            </w:r>
          </w:p>
        </w:tc>
      </w:tr>
      <w:tr w:rsidR="00F008F0" w:rsidRPr="001721EF" w:rsidTr="004E478E">
        <w:trPr>
          <w:trHeight w:val="254"/>
        </w:trPr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  <w:lang w:val="en-US"/>
              </w:rPr>
              <w:t>n</w:t>
            </w:r>
            <w:r w:rsidRPr="001721EF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>экзамен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         40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  <w:r w:rsidRPr="001721EF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49" w:type="dxa"/>
          </w:tcPr>
          <w:p w:rsidR="00F008F0" w:rsidRPr="001721EF" w:rsidRDefault="00F008F0" w:rsidP="004E478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center"/>
              <w:rPr>
                <w:sz w:val="28"/>
                <w:szCs w:val="28"/>
              </w:rPr>
            </w:pPr>
            <w:r w:rsidRPr="001721EF">
              <w:rPr>
                <w:sz w:val="28"/>
                <w:szCs w:val="28"/>
              </w:rPr>
              <w:t xml:space="preserve">  40</w:t>
            </w:r>
          </w:p>
        </w:tc>
      </w:tr>
      <w:tr w:rsidR="00F008F0" w:rsidRPr="001721EF" w:rsidTr="004E478E">
        <w:tc>
          <w:tcPr>
            <w:tcW w:w="656" w:type="dxa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</w:tcPr>
          <w:p w:rsidR="00F008F0" w:rsidRPr="001721EF" w:rsidRDefault="00F008F0" w:rsidP="004E478E">
            <w:pPr>
              <w:jc w:val="both"/>
              <w:rPr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6" w:type="dxa"/>
          </w:tcPr>
          <w:p w:rsidR="00F008F0" w:rsidRPr="001721EF" w:rsidRDefault="00F008F0" w:rsidP="004E478E">
            <w:pPr>
              <w:jc w:val="both"/>
              <w:rPr>
                <w:b/>
                <w:i/>
                <w:sz w:val="28"/>
                <w:szCs w:val="28"/>
              </w:rPr>
            </w:pPr>
            <w:r w:rsidRPr="001721EF">
              <w:rPr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F008F0" w:rsidRPr="001721EF" w:rsidRDefault="00F008F0" w:rsidP="00D76510">
      <w:pPr>
        <w:ind w:firstLine="720"/>
        <w:jc w:val="both"/>
        <w:rPr>
          <w:sz w:val="28"/>
          <w:szCs w:val="28"/>
        </w:rPr>
      </w:pPr>
    </w:p>
    <w:p w:rsidR="00F008F0" w:rsidRPr="001721EF" w:rsidRDefault="00F008F0" w:rsidP="00D76510">
      <w:pPr>
        <w:ind w:firstLine="720"/>
        <w:jc w:val="both"/>
        <w:rPr>
          <w:b/>
          <w:sz w:val="28"/>
          <w:szCs w:val="28"/>
        </w:rPr>
      </w:pPr>
      <w:r w:rsidRPr="001721EF">
        <w:rPr>
          <w:b/>
          <w:sz w:val="28"/>
          <w:szCs w:val="28"/>
        </w:rPr>
        <w:t>Критерии оценки:</w:t>
      </w:r>
    </w:p>
    <w:p w:rsidR="00F008F0" w:rsidRPr="001721EF" w:rsidRDefault="00F008F0" w:rsidP="00D76510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«Отлично» - от 90 до 100 баллов;</w:t>
      </w:r>
    </w:p>
    <w:p w:rsidR="00F008F0" w:rsidRPr="001721EF" w:rsidRDefault="00F008F0" w:rsidP="00D76510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«Хорошо» - от 70 до 90 баллов;</w:t>
      </w:r>
    </w:p>
    <w:p w:rsidR="00F008F0" w:rsidRPr="001721EF" w:rsidRDefault="00F008F0" w:rsidP="00D76510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«Удовлетворительно» - от 50 до 70 баллов;</w:t>
      </w:r>
    </w:p>
    <w:p w:rsidR="00F008F0" w:rsidRPr="001721EF" w:rsidRDefault="00F008F0" w:rsidP="00D76510">
      <w:pPr>
        <w:ind w:firstLine="720"/>
        <w:jc w:val="both"/>
        <w:rPr>
          <w:sz w:val="28"/>
          <w:szCs w:val="28"/>
        </w:rPr>
      </w:pPr>
      <w:r w:rsidRPr="001721EF">
        <w:rPr>
          <w:sz w:val="28"/>
          <w:szCs w:val="28"/>
        </w:rPr>
        <w:t>«Неудовлетворительно» - от 0 до 50 баллов.</w:t>
      </w:r>
    </w:p>
    <w:p w:rsidR="00F008F0" w:rsidRPr="001721EF" w:rsidRDefault="00F008F0" w:rsidP="00D76510">
      <w:pPr>
        <w:ind w:firstLine="720"/>
        <w:jc w:val="both"/>
        <w:rPr>
          <w:sz w:val="28"/>
          <w:szCs w:val="28"/>
        </w:rPr>
      </w:pPr>
    </w:p>
    <w:p w:rsidR="00F008F0" w:rsidRDefault="00F008F0" w:rsidP="00D76510">
      <w:pPr>
        <w:ind w:firstLine="720"/>
        <w:jc w:val="both"/>
        <w:rPr>
          <w:sz w:val="28"/>
          <w:szCs w:val="28"/>
        </w:rPr>
      </w:pPr>
    </w:p>
    <w:p w:rsidR="00F008F0" w:rsidRPr="001721EF" w:rsidRDefault="00F008F0" w:rsidP="00D76510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Преподаватель</w:t>
      </w:r>
      <w:r w:rsidRPr="001721EF">
        <w:rPr>
          <w:sz w:val="28"/>
          <w:szCs w:val="28"/>
        </w:rPr>
        <w:t xml:space="preserve"> Аминов Тахир Мажитович</w:t>
      </w:r>
      <w:r w:rsidRPr="001721EF">
        <w:rPr>
          <w:sz w:val="28"/>
          <w:szCs w:val="28"/>
          <w:vertAlign w:val="superscript"/>
        </w:rPr>
        <w:t xml:space="preserve">                                                                     </w:t>
      </w:r>
    </w:p>
    <w:p w:rsidR="00F008F0" w:rsidRDefault="00F008F0" w:rsidP="00D76510">
      <w:pPr>
        <w:ind w:firstLine="720"/>
        <w:jc w:val="both"/>
        <w:rPr>
          <w:sz w:val="28"/>
          <w:szCs w:val="28"/>
        </w:rPr>
      </w:pPr>
    </w:p>
    <w:p w:rsidR="00F008F0" w:rsidRDefault="00F008F0"/>
    <w:sectPr w:rsidR="00F008F0" w:rsidSect="008140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510"/>
    <w:rsid w:val="000003D9"/>
    <w:rsid w:val="00000541"/>
    <w:rsid w:val="000009CA"/>
    <w:rsid w:val="00001539"/>
    <w:rsid w:val="0000153F"/>
    <w:rsid w:val="000019B4"/>
    <w:rsid w:val="00001A50"/>
    <w:rsid w:val="00001C34"/>
    <w:rsid w:val="0000230B"/>
    <w:rsid w:val="0000261B"/>
    <w:rsid w:val="00002664"/>
    <w:rsid w:val="00002D0C"/>
    <w:rsid w:val="0000319F"/>
    <w:rsid w:val="00003631"/>
    <w:rsid w:val="0000378F"/>
    <w:rsid w:val="0000382E"/>
    <w:rsid w:val="00003CBD"/>
    <w:rsid w:val="000041E9"/>
    <w:rsid w:val="00004C9F"/>
    <w:rsid w:val="0000562B"/>
    <w:rsid w:val="00005A3E"/>
    <w:rsid w:val="00006A7D"/>
    <w:rsid w:val="000074B1"/>
    <w:rsid w:val="00007606"/>
    <w:rsid w:val="00007D20"/>
    <w:rsid w:val="00010161"/>
    <w:rsid w:val="0001054E"/>
    <w:rsid w:val="000106A8"/>
    <w:rsid w:val="000109A4"/>
    <w:rsid w:val="0001149D"/>
    <w:rsid w:val="000125B0"/>
    <w:rsid w:val="00012957"/>
    <w:rsid w:val="00012B45"/>
    <w:rsid w:val="0001335C"/>
    <w:rsid w:val="00013393"/>
    <w:rsid w:val="00013C32"/>
    <w:rsid w:val="00013FCF"/>
    <w:rsid w:val="000143A5"/>
    <w:rsid w:val="000149EB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94A"/>
    <w:rsid w:val="000209C4"/>
    <w:rsid w:val="00020C42"/>
    <w:rsid w:val="00020E98"/>
    <w:rsid w:val="000211AA"/>
    <w:rsid w:val="00021427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33E"/>
    <w:rsid w:val="00024D99"/>
    <w:rsid w:val="00024FC8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F27"/>
    <w:rsid w:val="00027513"/>
    <w:rsid w:val="0002769F"/>
    <w:rsid w:val="00027985"/>
    <w:rsid w:val="00027AD8"/>
    <w:rsid w:val="00027C2A"/>
    <w:rsid w:val="0003005F"/>
    <w:rsid w:val="000300BB"/>
    <w:rsid w:val="000301C8"/>
    <w:rsid w:val="000302FF"/>
    <w:rsid w:val="00030604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27A0"/>
    <w:rsid w:val="000330F3"/>
    <w:rsid w:val="000337F5"/>
    <w:rsid w:val="00033890"/>
    <w:rsid w:val="00033993"/>
    <w:rsid w:val="00033AE9"/>
    <w:rsid w:val="00035237"/>
    <w:rsid w:val="0003529A"/>
    <w:rsid w:val="000353F6"/>
    <w:rsid w:val="0003568B"/>
    <w:rsid w:val="00035692"/>
    <w:rsid w:val="000361B8"/>
    <w:rsid w:val="00036237"/>
    <w:rsid w:val="00036C80"/>
    <w:rsid w:val="000372F6"/>
    <w:rsid w:val="00037B6B"/>
    <w:rsid w:val="00037B77"/>
    <w:rsid w:val="0004026E"/>
    <w:rsid w:val="0004055F"/>
    <w:rsid w:val="000406C8"/>
    <w:rsid w:val="00040A54"/>
    <w:rsid w:val="00040DC8"/>
    <w:rsid w:val="0004296C"/>
    <w:rsid w:val="00042BC5"/>
    <w:rsid w:val="00042D9D"/>
    <w:rsid w:val="00042E4A"/>
    <w:rsid w:val="00042FD6"/>
    <w:rsid w:val="00043014"/>
    <w:rsid w:val="00043480"/>
    <w:rsid w:val="00043EA7"/>
    <w:rsid w:val="0004400A"/>
    <w:rsid w:val="00044282"/>
    <w:rsid w:val="00044894"/>
    <w:rsid w:val="00044A78"/>
    <w:rsid w:val="00044F03"/>
    <w:rsid w:val="00044F98"/>
    <w:rsid w:val="000458D6"/>
    <w:rsid w:val="00045A6A"/>
    <w:rsid w:val="000461CF"/>
    <w:rsid w:val="0004745C"/>
    <w:rsid w:val="00047D35"/>
    <w:rsid w:val="00047EC2"/>
    <w:rsid w:val="00047F86"/>
    <w:rsid w:val="00050AF1"/>
    <w:rsid w:val="00050AF9"/>
    <w:rsid w:val="00050C13"/>
    <w:rsid w:val="0005144D"/>
    <w:rsid w:val="00051FAA"/>
    <w:rsid w:val="00052222"/>
    <w:rsid w:val="00052DEE"/>
    <w:rsid w:val="00052E3D"/>
    <w:rsid w:val="00052F3C"/>
    <w:rsid w:val="0005335D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B9D"/>
    <w:rsid w:val="00055DE3"/>
    <w:rsid w:val="00056026"/>
    <w:rsid w:val="000568B4"/>
    <w:rsid w:val="000570F8"/>
    <w:rsid w:val="000573B7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390D"/>
    <w:rsid w:val="00063D53"/>
    <w:rsid w:val="00064283"/>
    <w:rsid w:val="00064571"/>
    <w:rsid w:val="00064A4C"/>
    <w:rsid w:val="00065048"/>
    <w:rsid w:val="00065109"/>
    <w:rsid w:val="00065A96"/>
    <w:rsid w:val="00066512"/>
    <w:rsid w:val="00066782"/>
    <w:rsid w:val="000667DF"/>
    <w:rsid w:val="00066ABE"/>
    <w:rsid w:val="00066F85"/>
    <w:rsid w:val="0006705A"/>
    <w:rsid w:val="000670D1"/>
    <w:rsid w:val="000676D3"/>
    <w:rsid w:val="00067BC6"/>
    <w:rsid w:val="00070B0F"/>
    <w:rsid w:val="00070B29"/>
    <w:rsid w:val="00070F2B"/>
    <w:rsid w:val="000710DC"/>
    <w:rsid w:val="00071295"/>
    <w:rsid w:val="0007139B"/>
    <w:rsid w:val="00071A16"/>
    <w:rsid w:val="0007255D"/>
    <w:rsid w:val="00072896"/>
    <w:rsid w:val="00072B0C"/>
    <w:rsid w:val="00072F33"/>
    <w:rsid w:val="0007300A"/>
    <w:rsid w:val="00073801"/>
    <w:rsid w:val="000738A9"/>
    <w:rsid w:val="00073D45"/>
    <w:rsid w:val="00073D6A"/>
    <w:rsid w:val="00073EC6"/>
    <w:rsid w:val="0007417C"/>
    <w:rsid w:val="000744C3"/>
    <w:rsid w:val="00074E57"/>
    <w:rsid w:val="000752DF"/>
    <w:rsid w:val="000757EB"/>
    <w:rsid w:val="00075B90"/>
    <w:rsid w:val="00075C1D"/>
    <w:rsid w:val="00075C82"/>
    <w:rsid w:val="00076162"/>
    <w:rsid w:val="00076975"/>
    <w:rsid w:val="00076B5F"/>
    <w:rsid w:val="00077149"/>
    <w:rsid w:val="0007731B"/>
    <w:rsid w:val="00077B6D"/>
    <w:rsid w:val="00077B75"/>
    <w:rsid w:val="00077C03"/>
    <w:rsid w:val="00077D2C"/>
    <w:rsid w:val="00077E3A"/>
    <w:rsid w:val="000802D3"/>
    <w:rsid w:val="00080373"/>
    <w:rsid w:val="0008083E"/>
    <w:rsid w:val="00081177"/>
    <w:rsid w:val="0008127C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679"/>
    <w:rsid w:val="0009176B"/>
    <w:rsid w:val="0009176E"/>
    <w:rsid w:val="00091D56"/>
    <w:rsid w:val="00092691"/>
    <w:rsid w:val="00092823"/>
    <w:rsid w:val="00092A3A"/>
    <w:rsid w:val="00092E6A"/>
    <w:rsid w:val="00093250"/>
    <w:rsid w:val="00093A1A"/>
    <w:rsid w:val="00094986"/>
    <w:rsid w:val="000949CE"/>
    <w:rsid w:val="00094B0C"/>
    <w:rsid w:val="00094F4D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C9"/>
    <w:rsid w:val="00097BC0"/>
    <w:rsid w:val="00097BE6"/>
    <w:rsid w:val="00097F4C"/>
    <w:rsid w:val="00097FED"/>
    <w:rsid w:val="000A01B5"/>
    <w:rsid w:val="000A04D1"/>
    <w:rsid w:val="000A0508"/>
    <w:rsid w:val="000A09A4"/>
    <w:rsid w:val="000A0EFC"/>
    <w:rsid w:val="000A0F09"/>
    <w:rsid w:val="000A1084"/>
    <w:rsid w:val="000A1DCA"/>
    <w:rsid w:val="000A24BF"/>
    <w:rsid w:val="000A276D"/>
    <w:rsid w:val="000A27D4"/>
    <w:rsid w:val="000A2B47"/>
    <w:rsid w:val="000A2C70"/>
    <w:rsid w:val="000A39BC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692"/>
    <w:rsid w:val="000A76BD"/>
    <w:rsid w:val="000A7F81"/>
    <w:rsid w:val="000B056D"/>
    <w:rsid w:val="000B071D"/>
    <w:rsid w:val="000B0FF2"/>
    <w:rsid w:val="000B13BB"/>
    <w:rsid w:val="000B164F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FCC"/>
    <w:rsid w:val="000B5014"/>
    <w:rsid w:val="000B52AF"/>
    <w:rsid w:val="000B54EB"/>
    <w:rsid w:val="000B58BD"/>
    <w:rsid w:val="000B5B07"/>
    <w:rsid w:val="000B6390"/>
    <w:rsid w:val="000B63A2"/>
    <w:rsid w:val="000B6614"/>
    <w:rsid w:val="000B6915"/>
    <w:rsid w:val="000B7334"/>
    <w:rsid w:val="000B7855"/>
    <w:rsid w:val="000B79EB"/>
    <w:rsid w:val="000B7A19"/>
    <w:rsid w:val="000B7A59"/>
    <w:rsid w:val="000B7BC4"/>
    <w:rsid w:val="000B7CC2"/>
    <w:rsid w:val="000C0298"/>
    <w:rsid w:val="000C065A"/>
    <w:rsid w:val="000C0F65"/>
    <w:rsid w:val="000C11AD"/>
    <w:rsid w:val="000C13D3"/>
    <w:rsid w:val="000C1AAD"/>
    <w:rsid w:val="000C2659"/>
    <w:rsid w:val="000C2BC4"/>
    <w:rsid w:val="000C3341"/>
    <w:rsid w:val="000C337E"/>
    <w:rsid w:val="000C3678"/>
    <w:rsid w:val="000C39B5"/>
    <w:rsid w:val="000C3FC4"/>
    <w:rsid w:val="000C44DC"/>
    <w:rsid w:val="000C4D9D"/>
    <w:rsid w:val="000C4DA5"/>
    <w:rsid w:val="000C5803"/>
    <w:rsid w:val="000C6122"/>
    <w:rsid w:val="000C631A"/>
    <w:rsid w:val="000C7136"/>
    <w:rsid w:val="000D0AAD"/>
    <w:rsid w:val="000D0CDE"/>
    <w:rsid w:val="000D0DAE"/>
    <w:rsid w:val="000D11E9"/>
    <w:rsid w:val="000D1201"/>
    <w:rsid w:val="000D170D"/>
    <w:rsid w:val="000D236E"/>
    <w:rsid w:val="000D2BE6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382"/>
    <w:rsid w:val="000D5577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D7F"/>
    <w:rsid w:val="000E0184"/>
    <w:rsid w:val="000E0348"/>
    <w:rsid w:val="000E0779"/>
    <w:rsid w:val="000E0B22"/>
    <w:rsid w:val="000E0E61"/>
    <w:rsid w:val="000E0EB0"/>
    <w:rsid w:val="000E0F92"/>
    <w:rsid w:val="000E19A1"/>
    <w:rsid w:val="000E1AAF"/>
    <w:rsid w:val="000E1D1D"/>
    <w:rsid w:val="000E1F08"/>
    <w:rsid w:val="000E1FF2"/>
    <w:rsid w:val="000E21AD"/>
    <w:rsid w:val="000E2A0E"/>
    <w:rsid w:val="000E2E63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C47"/>
    <w:rsid w:val="000E514A"/>
    <w:rsid w:val="000E551E"/>
    <w:rsid w:val="000E5C39"/>
    <w:rsid w:val="000E5CAC"/>
    <w:rsid w:val="000E64A9"/>
    <w:rsid w:val="000E66AB"/>
    <w:rsid w:val="000E6863"/>
    <w:rsid w:val="000E690D"/>
    <w:rsid w:val="000E6FE3"/>
    <w:rsid w:val="000E73E5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3720"/>
    <w:rsid w:val="000F4103"/>
    <w:rsid w:val="000F4278"/>
    <w:rsid w:val="000F43F4"/>
    <w:rsid w:val="000F4666"/>
    <w:rsid w:val="000F467D"/>
    <w:rsid w:val="000F47AC"/>
    <w:rsid w:val="000F4A50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8C1"/>
    <w:rsid w:val="000F6D82"/>
    <w:rsid w:val="000F6FB5"/>
    <w:rsid w:val="000F7113"/>
    <w:rsid w:val="000F725F"/>
    <w:rsid w:val="000F751F"/>
    <w:rsid w:val="000F76EA"/>
    <w:rsid w:val="000F78D5"/>
    <w:rsid w:val="000F79F6"/>
    <w:rsid w:val="000F7B87"/>
    <w:rsid w:val="000F7F37"/>
    <w:rsid w:val="00100781"/>
    <w:rsid w:val="00100A50"/>
    <w:rsid w:val="00100C99"/>
    <w:rsid w:val="00100E3F"/>
    <w:rsid w:val="00100E42"/>
    <w:rsid w:val="001018F8"/>
    <w:rsid w:val="00101D77"/>
    <w:rsid w:val="001024D6"/>
    <w:rsid w:val="00102AD2"/>
    <w:rsid w:val="00102BB1"/>
    <w:rsid w:val="0010306D"/>
    <w:rsid w:val="0010344D"/>
    <w:rsid w:val="00103C35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696F"/>
    <w:rsid w:val="00106DCB"/>
    <w:rsid w:val="001077EC"/>
    <w:rsid w:val="00107ADA"/>
    <w:rsid w:val="00107E2D"/>
    <w:rsid w:val="00110238"/>
    <w:rsid w:val="001104DA"/>
    <w:rsid w:val="00110CA6"/>
    <w:rsid w:val="00110E3A"/>
    <w:rsid w:val="00111511"/>
    <w:rsid w:val="00111553"/>
    <w:rsid w:val="00111895"/>
    <w:rsid w:val="00111CA3"/>
    <w:rsid w:val="001126CC"/>
    <w:rsid w:val="00112CAB"/>
    <w:rsid w:val="00112FBD"/>
    <w:rsid w:val="00113BFC"/>
    <w:rsid w:val="00113DC2"/>
    <w:rsid w:val="001140BC"/>
    <w:rsid w:val="00114496"/>
    <w:rsid w:val="001148C9"/>
    <w:rsid w:val="00114C69"/>
    <w:rsid w:val="00114D28"/>
    <w:rsid w:val="00114F32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645"/>
    <w:rsid w:val="0012478C"/>
    <w:rsid w:val="0012494E"/>
    <w:rsid w:val="00124C9E"/>
    <w:rsid w:val="00124CAA"/>
    <w:rsid w:val="00125387"/>
    <w:rsid w:val="00125909"/>
    <w:rsid w:val="0012625C"/>
    <w:rsid w:val="001278E3"/>
    <w:rsid w:val="00127BA4"/>
    <w:rsid w:val="001304D6"/>
    <w:rsid w:val="001305D7"/>
    <w:rsid w:val="001305E3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8E4"/>
    <w:rsid w:val="00132DC4"/>
    <w:rsid w:val="00133147"/>
    <w:rsid w:val="00133150"/>
    <w:rsid w:val="00133723"/>
    <w:rsid w:val="001337F6"/>
    <w:rsid w:val="00134D47"/>
    <w:rsid w:val="0013544F"/>
    <w:rsid w:val="00136829"/>
    <w:rsid w:val="0013688D"/>
    <w:rsid w:val="00136FB4"/>
    <w:rsid w:val="001376EE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6A18"/>
    <w:rsid w:val="001476CD"/>
    <w:rsid w:val="001478E5"/>
    <w:rsid w:val="00147B6D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97"/>
    <w:rsid w:val="00153327"/>
    <w:rsid w:val="0015383A"/>
    <w:rsid w:val="00153AA8"/>
    <w:rsid w:val="00153DFD"/>
    <w:rsid w:val="00154582"/>
    <w:rsid w:val="001553A4"/>
    <w:rsid w:val="001555D4"/>
    <w:rsid w:val="001558E2"/>
    <w:rsid w:val="001563B1"/>
    <w:rsid w:val="0015650B"/>
    <w:rsid w:val="00156ACD"/>
    <w:rsid w:val="00156CED"/>
    <w:rsid w:val="00157222"/>
    <w:rsid w:val="00157537"/>
    <w:rsid w:val="001577B8"/>
    <w:rsid w:val="001600CC"/>
    <w:rsid w:val="00160285"/>
    <w:rsid w:val="00160B69"/>
    <w:rsid w:val="00160C14"/>
    <w:rsid w:val="00160D3A"/>
    <w:rsid w:val="0016131A"/>
    <w:rsid w:val="001618C5"/>
    <w:rsid w:val="00161BA7"/>
    <w:rsid w:val="0016226E"/>
    <w:rsid w:val="00163A91"/>
    <w:rsid w:val="00163ADC"/>
    <w:rsid w:val="00164E64"/>
    <w:rsid w:val="001653C4"/>
    <w:rsid w:val="00165699"/>
    <w:rsid w:val="00165BAA"/>
    <w:rsid w:val="00165DD4"/>
    <w:rsid w:val="00165E0B"/>
    <w:rsid w:val="0016665E"/>
    <w:rsid w:val="00166B3F"/>
    <w:rsid w:val="00166E99"/>
    <w:rsid w:val="00166F5B"/>
    <w:rsid w:val="00167027"/>
    <w:rsid w:val="0016717D"/>
    <w:rsid w:val="00167716"/>
    <w:rsid w:val="00167B93"/>
    <w:rsid w:val="00167F64"/>
    <w:rsid w:val="00167FE8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1EF"/>
    <w:rsid w:val="00172C34"/>
    <w:rsid w:val="00172C90"/>
    <w:rsid w:val="001733E9"/>
    <w:rsid w:val="0017350F"/>
    <w:rsid w:val="00173A4A"/>
    <w:rsid w:val="00173A77"/>
    <w:rsid w:val="00173AC3"/>
    <w:rsid w:val="00173B76"/>
    <w:rsid w:val="00174AAC"/>
    <w:rsid w:val="00174EA0"/>
    <w:rsid w:val="001750E7"/>
    <w:rsid w:val="0017561F"/>
    <w:rsid w:val="00175D5A"/>
    <w:rsid w:val="001764FA"/>
    <w:rsid w:val="001769A7"/>
    <w:rsid w:val="00176E76"/>
    <w:rsid w:val="00177266"/>
    <w:rsid w:val="001776A9"/>
    <w:rsid w:val="00177A65"/>
    <w:rsid w:val="00177BC6"/>
    <w:rsid w:val="00177BC9"/>
    <w:rsid w:val="0018023B"/>
    <w:rsid w:val="001806BB"/>
    <w:rsid w:val="00180EA1"/>
    <w:rsid w:val="00181351"/>
    <w:rsid w:val="00181393"/>
    <w:rsid w:val="001813A6"/>
    <w:rsid w:val="0018148E"/>
    <w:rsid w:val="001817D2"/>
    <w:rsid w:val="00181E00"/>
    <w:rsid w:val="00181FA8"/>
    <w:rsid w:val="001820A9"/>
    <w:rsid w:val="0018236C"/>
    <w:rsid w:val="0018281E"/>
    <w:rsid w:val="0018294C"/>
    <w:rsid w:val="00182A1F"/>
    <w:rsid w:val="00182AFC"/>
    <w:rsid w:val="00182B0D"/>
    <w:rsid w:val="00182B7D"/>
    <w:rsid w:val="00182E3A"/>
    <w:rsid w:val="00183410"/>
    <w:rsid w:val="0018357F"/>
    <w:rsid w:val="001842B0"/>
    <w:rsid w:val="00184422"/>
    <w:rsid w:val="00184507"/>
    <w:rsid w:val="0018458A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7222"/>
    <w:rsid w:val="00187E0B"/>
    <w:rsid w:val="00187F1A"/>
    <w:rsid w:val="00187F92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35F3"/>
    <w:rsid w:val="001939FE"/>
    <w:rsid w:val="00193A0E"/>
    <w:rsid w:val="00193FF8"/>
    <w:rsid w:val="001943A5"/>
    <w:rsid w:val="001948B3"/>
    <w:rsid w:val="00194AA1"/>
    <w:rsid w:val="00194D1C"/>
    <w:rsid w:val="00194F22"/>
    <w:rsid w:val="00194FC0"/>
    <w:rsid w:val="00195340"/>
    <w:rsid w:val="00195407"/>
    <w:rsid w:val="001955C5"/>
    <w:rsid w:val="001956D9"/>
    <w:rsid w:val="00195743"/>
    <w:rsid w:val="00195DD4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527"/>
    <w:rsid w:val="001A1DEF"/>
    <w:rsid w:val="001A1E38"/>
    <w:rsid w:val="001A244E"/>
    <w:rsid w:val="001A2651"/>
    <w:rsid w:val="001A2B60"/>
    <w:rsid w:val="001A2FAC"/>
    <w:rsid w:val="001A30D7"/>
    <w:rsid w:val="001A3157"/>
    <w:rsid w:val="001A3A08"/>
    <w:rsid w:val="001A4092"/>
    <w:rsid w:val="001A4C22"/>
    <w:rsid w:val="001A5651"/>
    <w:rsid w:val="001A589C"/>
    <w:rsid w:val="001A5ABA"/>
    <w:rsid w:val="001A5CAA"/>
    <w:rsid w:val="001A6D52"/>
    <w:rsid w:val="001A6DD2"/>
    <w:rsid w:val="001A729E"/>
    <w:rsid w:val="001A755B"/>
    <w:rsid w:val="001B025A"/>
    <w:rsid w:val="001B0585"/>
    <w:rsid w:val="001B0A1E"/>
    <w:rsid w:val="001B0A7D"/>
    <w:rsid w:val="001B1209"/>
    <w:rsid w:val="001B15CF"/>
    <w:rsid w:val="001B1DD7"/>
    <w:rsid w:val="001B291E"/>
    <w:rsid w:val="001B2CC6"/>
    <w:rsid w:val="001B33C4"/>
    <w:rsid w:val="001B35F7"/>
    <w:rsid w:val="001B408A"/>
    <w:rsid w:val="001B408C"/>
    <w:rsid w:val="001B4DE5"/>
    <w:rsid w:val="001B527E"/>
    <w:rsid w:val="001B569F"/>
    <w:rsid w:val="001B59B8"/>
    <w:rsid w:val="001B5B3C"/>
    <w:rsid w:val="001B685B"/>
    <w:rsid w:val="001B68C5"/>
    <w:rsid w:val="001B6A64"/>
    <w:rsid w:val="001B7335"/>
    <w:rsid w:val="001B76BD"/>
    <w:rsid w:val="001B78F0"/>
    <w:rsid w:val="001B7E03"/>
    <w:rsid w:val="001C0075"/>
    <w:rsid w:val="001C0569"/>
    <w:rsid w:val="001C0723"/>
    <w:rsid w:val="001C0E39"/>
    <w:rsid w:val="001C12D8"/>
    <w:rsid w:val="001C146D"/>
    <w:rsid w:val="001C17D8"/>
    <w:rsid w:val="001C2AE3"/>
    <w:rsid w:val="001C2D24"/>
    <w:rsid w:val="001C3336"/>
    <w:rsid w:val="001C3F15"/>
    <w:rsid w:val="001C44B8"/>
    <w:rsid w:val="001C50E5"/>
    <w:rsid w:val="001C51CC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7F9F"/>
    <w:rsid w:val="001D00FD"/>
    <w:rsid w:val="001D01A5"/>
    <w:rsid w:val="001D103E"/>
    <w:rsid w:val="001D11AF"/>
    <w:rsid w:val="001D12E5"/>
    <w:rsid w:val="001D14F8"/>
    <w:rsid w:val="001D1BE6"/>
    <w:rsid w:val="001D2369"/>
    <w:rsid w:val="001D27EE"/>
    <w:rsid w:val="001D284F"/>
    <w:rsid w:val="001D2935"/>
    <w:rsid w:val="001D2C23"/>
    <w:rsid w:val="001D3348"/>
    <w:rsid w:val="001D34AF"/>
    <w:rsid w:val="001D364F"/>
    <w:rsid w:val="001D377C"/>
    <w:rsid w:val="001D3841"/>
    <w:rsid w:val="001D3AC0"/>
    <w:rsid w:val="001D4023"/>
    <w:rsid w:val="001D412D"/>
    <w:rsid w:val="001D4183"/>
    <w:rsid w:val="001D469B"/>
    <w:rsid w:val="001D46E6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7627"/>
    <w:rsid w:val="001D76C3"/>
    <w:rsid w:val="001D7C6A"/>
    <w:rsid w:val="001D7E0F"/>
    <w:rsid w:val="001D7E89"/>
    <w:rsid w:val="001E03E7"/>
    <w:rsid w:val="001E08CE"/>
    <w:rsid w:val="001E0BB1"/>
    <w:rsid w:val="001E134D"/>
    <w:rsid w:val="001E1433"/>
    <w:rsid w:val="001E1DD2"/>
    <w:rsid w:val="001E1E89"/>
    <w:rsid w:val="001E2000"/>
    <w:rsid w:val="001E2E63"/>
    <w:rsid w:val="001E3069"/>
    <w:rsid w:val="001E362B"/>
    <w:rsid w:val="001E3D12"/>
    <w:rsid w:val="001E4215"/>
    <w:rsid w:val="001E4AEF"/>
    <w:rsid w:val="001E4F0E"/>
    <w:rsid w:val="001E54CA"/>
    <w:rsid w:val="001E5A9F"/>
    <w:rsid w:val="001E5E5E"/>
    <w:rsid w:val="001E60C7"/>
    <w:rsid w:val="001E6221"/>
    <w:rsid w:val="001E67B3"/>
    <w:rsid w:val="001E6C10"/>
    <w:rsid w:val="001E740F"/>
    <w:rsid w:val="001E77A6"/>
    <w:rsid w:val="001E7D36"/>
    <w:rsid w:val="001E7F97"/>
    <w:rsid w:val="001F00F7"/>
    <w:rsid w:val="001F02EF"/>
    <w:rsid w:val="001F0393"/>
    <w:rsid w:val="001F0786"/>
    <w:rsid w:val="001F09B4"/>
    <w:rsid w:val="001F0D93"/>
    <w:rsid w:val="001F129A"/>
    <w:rsid w:val="001F2498"/>
    <w:rsid w:val="001F28A9"/>
    <w:rsid w:val="001F2C53"/>
    <w:rsid w:val="001F2D11"/>
    <w:rsid w:val="001F2E10"/>
    <w:rsid w:val="001F2F19"/>
    <w:rsid w:val="001F2FC5"/>
    <w:rsid w:val="001F353F"/>
    <w:rsid w:val="001F3900"/>
    <w:rsid w:val="001F3D52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E08"/>
    <w:rsid w:val="001F65C4"/>
    <w:rsid w:val="001F6758"/>
    <w:rsid w:val="001F687E"/>
    <w:rsid w:val="001F6ECD"/>
    <w:rsid w:val="001F7570"/>
    <w:rsid w:val="001F7883"/>
    <w:rsid w:val="001F78BF"/>
    <w:rsid w:val="001F7F8B"/>
    <w:rsid w:val="002001C0"/>
    <w:rsid w:val="002008C9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E1D"/>
    <w:rsid w:val="002041EC"/>
    <w:rsid w:val="00204377"/>
    <w:rsid w:val="0020437C"/>
    <w:rsid w:val="00204387"/>
    <w:rsid w:val="00204710"/>
    <w:rsid w:val="00204BA4"/>
    <w:rsid w:val="00204DB5"/>
    <w:rsid w:val="00205408"/>
    <w:rsid w:val="00205BCC"/>
    <w:rsid w:val="00206121"/>
    <w:rsid w:val="002064EE"/>
    <w:rsid w:val="00206619"/>
    <w:rsid w:val="002066C3"/>
    <w:rsid w:val="00206F9A"/>
    <w:rsid w:val="002071B4"/>
    <w:rsid w:val="00207784"/>
    <w:rsid w:val="00207A10"/>
    <w:rsid w:val="00207E8D"/>
    <w:rsid w:val="002102AC"/>
    <w:rsid w:val="00210575"/>
    <w:rsid w:val="002105C6"/>
    <w:rsid w:val="00210676"/>
    <w:rsid w:val="00210A83"/>
    <w:rsid w:val="00211008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691"/>
    <w:rsid w:val="002137B7"/>
    <w:rsid w:val="00213C3D"/>
    <w:rsid w:val="002149C6"/>
    <w:rsid w:val="002150C1"/>
    <w:rsid w:val="002153A8"/>
    <w:rsid w:val="00215737"/>
    <w:rsid w:val="00215851"/>
    <w:rsid w:val="00215AB7"/>
    <w:rsid w:val="00215B08"/>
    <w:rsid w:val="00216219"/>
    <w:rsid w:val="00216296"/>
    <w:rsid w:val="002167C9"/>
    <w:rsid w:val="002179B6"/>
    <w:rsid w:val="00217C62"/>
    <w:rsid w:val="002214D8"/>
    <w:rsid w:val="00222FC6"/>
    <w:rsid w:val="00223443"/>
    <w:rsid w:val="00223503"/>
    <w:rsid w:val="002236FB"/>
    <w:rsid w:val="00223BB8"/>
    <w:rsid w:val="002246D0"/>
    <w:rsid w:val="00224814"/>
    <w:rsid w:val="0022483F"/>
    <w:rsid w:val="00224A72"/>
    <w:rsid w:val="00224C72"/>
    <w:rsid w:val="00225003"/>
    <w:rsid w:val="0022533B"/>
    <w:rsid w:val="0022538A"/>
    <w:rsid w:val="00225BC9"/>
    <w:rsid w:val="00225DBC"/>
    <w:rsid w:val="0022690A"/>
    <w:rsid w:val="00226AE3"/>
    <w:rsid w:val="00226EBE"/>
    <w:rsid w:val="00227551"/>
    <w:rsid w:val="00227DD1"/>
    <w:rsid w:val="00227F74"/>
    <w:rsid w:val="00227FAC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F9"/>
    <w:rsid w:val="00233A42"/>
    <w:rsid w:val="00233CEB"/>
    <w:rsid w:val="00233D16"/>
    <w:rsid w:val="00233F87"/>
    <w:rsid w:val="00234226"/>
    <w:rsid w:val="002350E6"/>
    <w:rsid w:val="002351EE"/>
    <w:rsid w:val="002365C9"/>
    <w:rsid w:val="002373A5"/>
    <w:rsid w:val="00237423"/>
    <w:rsid w:val="0023785E"/>
    <w:rsid w:val="00237975"/>
    <w:rsid w:val="00237ED0"/>
    <w:rsid w:val="002403E3"/>
    <w:rsid w:val="0024040B"/>
    <w:rsid w:val="00240467"/>
    <w:rsid w:val="00241239"/>
    <w:rsid w:val="00241316"/>
    <w:rsid w:val="002427B4"/>
    <w:rsid w:val="00242A2E"/>
    <w:rsid w:val="00242C2A"/>
    <w:rsid w:val="00242C54"/>
    <w:rsid w:val="00242C94"/>
    <w:rsid w:val="00242FE1"/>
    <w:rsid w:val="00243243"/>
    <w:rsid w:val="0024342E"/>
    <w:rsid w:val="00243979"/>
    <w:rsid w:val="00243F34"/>
    <w:rsid w:val="00244008"/>
    <w:rsid w:val="0024448D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3CC"/>
    <w:rsid w:val="0024660B"/>
    <w:rsid w:val="00246D88"/>
    <w:rsid w:val="00246FB4"/>
    <w:rsid w:val="00247253"/>
    <w:rsid w:val="00247524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21C3"/>
    <w:rsid w:val="00252235"/>
    <w:rsid w:val="00252E76"/>
    <w:rsid w:val="00252FD0"/>
    <w:rsid w:val="00253858"/>
    <w:rsid w:val="00253E62"/>
    <w:rsid w:val="00253E9C"/>
    <w:rsid w:val="0025415E"/>
    <w:rsid w:val="00254392"/>
    <w:rsid w:val="0025455A"/>
    <w:rsid w:val="00254798"/>
    <w:rsid w:val="002549B4"/>
    <w:rsid w:val="00254FC2"/>
    <w:rsid w:val="002552B0"/>
    <w:rsid w:val="0025532F"/>
    <w:rsid w:val="0025536D"/>
    <w:rsid w:val="002558E6"/>
    <w:rsid w:val="0025601F"/>
    <w:rsid w:val="00256996"/>
    <w:rsid w:val="00256D54"/>
    <w:rsid w:val="002570D0"/>
    <w:rsid w:val="0025713F"/>
    <w:rsid w:val="00257933"/>
    <w:rsid w:val="002579BC"/>
    <w:rsid w:val="00257D8F"/>
    <w:rsid w:val="00257EDC"/>
    <w:rsid w:val="002600A2"/>
    <w:rsid w:val="00260B9A"/>
    <w:rsid w:val="00261413"/>
    <w:rsid w:val="0026174E"/>
    <w:rsid w:val="00261A09"/>
    <w:rsid w:val="00261E9A"/>
    <w:rsid w:val="002621C2"/>
    <w:rsid w:val="00262515"/>
    <w:rsid w:val="0026266E"/>
    <w:rsid w:val="00262AA5"/>
    <w:rsid w:val="00262CC8"/>
    <w:rsid w:val="00262F08"/>
    <w:rsid w:val="0026352F"/>
    <w:rsid w:val="002649AA"/>
    <w:rsid w:val="002649D7"/>
    <w:rsid w:val="00264B3C"/>
    <w:rsid w:val="00264EA0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70940"/>
    <w:rsid w:val="00270E2B"/>
    <w:rsid w:val="00270FAC"/>
    <w:rsid w:val="0027113C"/>
    <w:rsid w:val="0027144E"/>
    <w:rsid w:val="002718C0"/>
    <w:rsid w:val="0027190A"/>
    <w:rsid w:val="00271BE6"/>
    <w:rsid w:val="0027242A"/>
    <w:rsid w:val="00272456"/>
    <w:rsid w:val="0027278F"/>
    <w:rsid w:val="0027281D"/>
    <w:rsid w:val="002728C0"/>
    <w:rsid w:val="00272CD8"/>
    <w:rsid w:val="00272FF6"/>
    <w:rsid w:val="00272FFB"/>
    <w:rsid w:val="002731E0"/>
    <w:rsid w:val="0027350B"/>
    <w:rsid w:val="0027357A"/>
    <w:rsid w:val="0027361C"/>
    <w:rsid w:val="0027448E"/>
    <w:rsid w:val="00274786"/>
    <w:rsid w:val="0027486A"/>
    <w:rsid w:val="0027499E"/>
    <w:rsid w:val="00274CC2"/>
    <w:rsid w:val="00274F00"/>
    <w:rsid w:val="002751DD"/>
    <w:rsid w:val="00275551"/>
    <w:rsid w:val="00275860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FE3"/>
    <w:rsid w:val="00280129"/>
    <w:rsid w:val="002804EA"/>
    <w:rsid w:val="00280A13"/>
    <w:rsid w:val="00280CB9"/>
    <w:rsid w:val="00280EEA"/>
    <w:rsid w:val="00281A4D"/>
    <w:rsid w:val="00281B8F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536C"/>
    <w:rsid w:val="002858DB"/>
    <w:rsid w:val="00285DE9"/>
    <w:rsid w:val="00285FB5"/>
    <w:rsid w:val="0028637C"/>
    <w:rsid w:val="00286735"/>
    <w:rsid w:val="002867AC"/>
    <w:rsid w:val="002868CB"/>
    <w:rsid w:val="00286F26"/>
    <w:rsid w:val="002872F5"/>
    <w:rsid w:val="00287E65"/>
    <w:rsid w:val="002904A3"/>
    <w:rsid w:val="002905FB"/>
    <w:rsid w:val="002906C1"/>
    <w:rsid w:val="00290B9C"/>
    <w:rsid w:val="00290DC5"/>
    <w:rsid w:val="00291157"/>
    <w:rsid w:val="00291230"/>
    <w:rsid w:val="00291DE6"/>
    <w:rsid w:val="00291E09"/>
    <w:rsid w:val="002920CF"/>
    <w:rsid w:val="002920ED"/>
    <w:rsid w:val="00292372"/>
    <w:rsid w:val="00292932"/>
    <w:rsid w:val="00292E01"/>
    <w:rsid w:val="00293AFB"/>
    <w:rsid w:val="00293DCE"/>
    <w:rsid w:val="002946BF"/>
    <w:rsid w:val="002948FB"/>
    <w:rsid w:val="002953CB"/>
    <w:rsid w:val="0029599F"/>
    <w:rsid w:val="002961C5"/>
    <w:rsid w:val="00296481"/>
    <w:rsid w:val="0029661A"/>
    <w:rsid w:val="00296EC4"/>
    <w:rsid w:val="002974EC"/>
    <w:rsid w:val="0029767A"/>
    <w:rsid w:val="002A06FC"/>
    <w:rsid w:val="002A08A3"/>
    <w:rsid w:val="002A0BAB"/>
    <w:rsid w:val="002A117F"/>
    <w:rsid w:val="002A1501"/>
    <w:rsid w:val="002A1725"/>
    <w:rsid w:val="002A186A"/>
    <w:rsid w:val="002A1BF8"/>
    <w:rsid w:val="002A2249"/>
    <w:rsid w:val="002A2906"/>
    <w:rsid w:val="002A29F0"/>
    <w:rsid w:val="002A2CC9"/>
    <w:rsid w:val="002A2DE8"/>
    <w:rsid w:val="002A359E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E1C"/>
    <w:rsid w:val="002A6EF6"/>
    <w:rsid w:val="002A75A4"/>
    <w:rsid w:val="002A7CC5"/>
    <w:rsid w:val="002A7E2D"/>
    <w:rsid w:val="002A7F4E"/>
    <w:rsid w:val="002B052B"/>
    <w:rsid w:val="002B078D"/>
    <w:rsid w:val="002B0DF7"/>
    <w:rsid w:val="002B0F3D"/>
    <w:rsid w:val="002B1041"/>
    <w:rsid w:val="002B1900"/>
    <w:rsid w:val="002B1A91"/>
    <w:rsid w:val="002B2292"/>
    <w:rsid w:val="002B25E5"/>
    <w:rsid w:val="002B297F"/>
    <w:rsid w:val="002B2BB2"/>
    <w:rsid w:val="002B2C91"/>
    <w:rsid w:val="002B312A"/>
    <w:rsid w:val="002B3530"/>
    <w:rsid w:val="002B39F5"/>
    <w:rsid w:val="002B3F78"/>
    <w:rsid w:val="002B4054"/>
    <w:rsid w:val="002B40D9"/>
    <w:rsid w:val="002B4640"/>
    <w:rsid w:val="002B5113"/>
    <w:rsid w:val="002B53CC"/>
    <w:rsid w:val="002B5526"/>
    <w:rsid w:val="002B5A22"/>
    <w:rsid w:val="002B5AEE"/>
    <w:rsid w:val="002B5C47"/>
    <w:rsid w:val="002B6494"/>
    <w:rsid w:val="002B67E0"/>
    <w:rsid w:val="002B6DFA"/>
    <w:rsid w:val="002B6E99"/>
    <w:rsid w:val="002B71CA"/>
    <w:rsid w:val="002B7595"/>
    <w:rsid w:val="002B76FE"/>
    <w:rsid w:val="002B7B93"/>
    <w:rsid w:val="002B7C95"/>
    <w:rsid w:val="002B7DAD"/>
    <w:rsid w:val="002C0002"/>
    <w:rsid w:val="002C0656"/>
    <w:rsid w:val="002C115F"/>
    <w:rsid w:val="002C1730"/>
    <w:rsid w:val="002C1B85"/>
    <w:rsid w:val="002C1BED"/>
    <w:rsid w:val="002C1C9A"/>
    <w:rsid w:val="002C1CDF"/>
    <w:rsid w:val="002C1F52"/>
    <w:rsid w:val="002C2152"/>
    <w:rsid w:val="002C28FA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83A"/>
    <w:rsid w:val="002C598D"/>
    <w:rsid w:val="002C5B55"/>
    <w:rsid w:val="002C5BD1"/>
    <w:rsid w:val="002C623F"/>
    <w:rsid w:val="002C6C85"/>
    <w:rsid w:val="002C73F6"/>
    <w:rsid w:val="002C7A5E"/>
    <w:rsid w:val="002C7B27"/>
    <w:rsid w:val="002C7D41"/>
    <w:rsid w:val="002C7FB9"/>
    <w:rsid w:val="002C7FEA"/>
    <w:rsid w:val="002D0ABC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949"/>
    <w:rsid w:val="002D45E3"/>
    <w:rsid w:val="002D4DC5"/>
    <w:rsid w:val="002D57DF"/>
    <w:rsid w:val="002D57E4"/>
    <w:rsid w:val="002D5D8B"/>
    <w:rsid w:val="002D6710"/>
    <w:rsid w:val="002D6743"/>
    <w:rsid w:val="002D674B"/>
    <w:rsid w:val="002D6B6F"/>
    <w:rsid w:val="002D6C1D"/>
    <w:rsid w:val="002D6E86"/>
    <w:rsid w:val="002D709F"/>
    <w:rsid w:val="002D737D"/>
    <w:rsid w:val="002D7848"/>
    <w:rsid w:val="002E010B"/>
    <w:rsid w:val="002E0432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42D6"/>
    <w:rsid w:val="002E47D9"/>
    <w:rsid w:val="002E512A"/>
    <w:rsid w:val="002E55C1"/>
    <w:rsid w:val="002E5A68"/>
    <w:rsid w:val="002E6108"/>
    <w:rsid w:val="002E630A"/>
    <w:rsid w:val="002E6BA4"/>
    <w:rsid w:val="002E6D04"/>
    <w:rsid w:val="002E72B4"/>
    <w:rsid w:val="002E7B6C"/>
    <w:rsid w:val="002E7CE1"/>
    <w:rsid w:val="002F0255"/>
    <w:rsid w:val="002F0310"/>
    <w:rsid w:val="002F0382"/>
    <w:rsid w:val="002F084D"/>
    <w:rsid w:val="002F0A6D"/>
    <w:rsid w:val="002F0C44"/>
    <w:rsid w:val="002F0E23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87F"/>
    <w:rsid w:val="002F2C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DA"/>
    <w:rsid w:val="003033C4"/>
    <w:rsid w:val="003039B1"/>
    <w:rsid w:val="00303C06"/>
    <w:rsid w:val="00303C27"/>
    <w:rsid w:val="003042F7"/>
    <w:rsid w:val="00304CC9"/>
    <w:rsid w:val="003059A1"/>
    <w:rsid w:val="00305D30"/>
    <w:rsid w:val="00305D77"/>
    <w:rsid w:val="0030650D"/>
    <w:rsid w:val="003067E7"/>
    <w:rsid w:val="00306D22"/>
    <w:rsid w:val="00306D81"/>
    <w:rsid w:val="003071A6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DE1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5128"/>
    <w:rsid w:val="00315153"/>
    <w:rsid w:val="00315F03"/>
    <w:rsid w:val="00316176"/>
    <w:rsid w:val="003161DC"/>
    <w:rsid w:val="0031624D"/>
    <w:rsid w:val="003167A0"/>
    <w:rsid w:val="00316801"/>
    <w:rsid w:val="003168E7"/>
    <w:rsid w:val="00316C7F"/>
    <w:rsid w:val="00316DCD"/>
    <w:rsid w:val="003170AE"/>
    <w:rsid w:val="003172BF"/>
    <w:rsid w:val="0031748B"/>
    <w:rsid w:val="00317640"/>
    <w:rsid w:val="00317A3C"/>
    <w:rsid w:val="003200DE"/>
    <w:rsid w:val="003203AD"/>
    <w:rsid w:val="0032120D"/>
    <w:rsid w:val="00321AAB"/>
    <w:rsid w:val="00321EBF"/>
    <w:rsid w:val="00322041"/>
    <w:rsid w:val="00322251"/>
    <w:rsid w:val="003223DE"/>
    <w:rsid w:val="0032254B"/>
    <w:rsid w:val="0032359E"/>
    <w:rsid w:val="003236CC"/>
    <w:rsid w:val="00323780"/>
    <w:rsid w:val="00323914"/>
    <w:rsid w:val="00323BCF"/>
    <w:rsid w:val="00323DD4"/>
    <w:rsid w:val="00324040"/>
    <w:rsid w:val="0032423A"/>
    <w:rsid w:val="0032457B"/>
    <w:rsid w:val="0032482C"/>
    <w:rsid w:val="00324932"/>
    <w:rsid w:val="00324B7D"/>
    <w:rsid w:val="0032509B"/>
    <w:rsid w:val="003251F0"/>
    <w:rsid w:val="00325B27"/>
    <w:rsid w:val="00325CC3"/>
    <w:rsid w:val="00325FEB"/>
    <w:rsid w:val="00326032"/>
    <w:rsid w:val="00326110"/>
    <w:rsid w:val="003263E5"/>
    <w:rsid w:val="00326BC4"/>
    <w:rsid w:val="00326EA7"/>
    <w:rsid w:val="00326F74"/>
    <w:rsid w:val="003278A3"/>
    <w:rsid w:val="00327A2F"/>
    <w:rsid w:val="0033003D"/>
    <w:rsid w:val="00330347"/>
    <w:rsid w:val="003305EC"/>
    <w:rsid w:val="00330A36"/>
    <w:rsid w:val="00330A6A"/>
    <w:rsid w:val="003312A6"/>
    <w:rsid w:val="0033135C"/>
    <w:rsid w:val="00331776"/>
    <w:rsid w:val="00331B3A"/>
    <w:rsid w:val="00331B43"/>
    <w:rsid w:val="00331F8A"/>
    <w:rsid w:val="00332334"/>
    <w:rsid w:val="00332BA2"/>
    <w:rsid w:val="00332DF1"/>
    <w:rsid w:val="0033363B"/>
    <w:rsid w:val="00334185"/>
    <w:rsid w:val="00334959"/>
    <w:rsid w:val="00334C71"/>
    <w:rsid w:val="00334CA0"/>
    <w:rsid w:val="00334D34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93D"/>
    <w:rsid w:val="00336C1C"/>
    <w:rsid w:val="00336D15"/>
    <w:rsid w:val="00336D97"/>
    <w:rsid w:val="00336DB0"/>
    <w:rsid w:val="00336ECE"/>
    <w:rsid w:val="00337432"/>
    <w:rsid w:val="003374B9"/>
    <w:rsid w:val="00340B3C"/>
    <w:rsid w:val="00340B45"/>
    <w:rsid w:val="0034106C"/>
    <w:rsid w:val="003411A3"/>
    <w:rsid w:val="00341451"/>
    <w:rsid w:val="003417D9"/>
    <w:rsid w:val="003418EE"/>
    <w:rsid w:val="00341D20"/>
    <w:rsid w:val="00341D64"/>
    <w:rsid w:val="003420A3"/>
    <w:rsid w:val="00342156"/>
    <w:rsid w:val="003421F9"/>
    <w:rsid w:val="00342B02"/>
    <w:rsid w:val="00342BAF"/>
    <w:rsid w:val="00342EDA"/>
    <w:rsid w:val="00343156"/>
    <w:rsid w:val="00343F7C"/>
    <w:rsid w:val="0034433C"/>
    <w:rsid w:val="00344F38"/>
    <w:rsid w:val="003450A9"/>
    <w:rsid w:val="003455E9"/>
    <w:rsid w:val="003456FF"/>
    <w:rsid w:val="00345EAD"/>
    <w:rsid w:val="00346045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30A7"/>
    <w:rsid w:val="00353175"/>
    <w:rsid w:val="003532A6"/>
    <w:rsid w:val="003535AC"/>
    <w:rsid w:val="00353B65"/>
    <w:rsid w:val="0035440A"/>
    <w:rsid w:val="0035479A"/>
    <w:rsid w:val="00354A3A"/>
    <w:rsid w:val="00354D7F"/>
    <w:rsid w:val="003551B4"/>
    <w:rsid w:val="00355491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F83"/>
    <w:rsid w:val="0036270F"/>
    <w:rsid w:val="00362BB0"/>
    <w:rsid w:val="00362D65"/>
    <w:rsid w:val="00362F3D"/>
    <w:rsid w:val="00363104"/>
    <w:rsid w:val="00364051"/>
    <w:rsid w:val="0036440D"/>
    <w:rsid w:val="00364557"/>
    <w:rsid w:val="00364997"/>
    <w:rsid w:val="00364A69"/>
    <w:rsid w:val="00364A6E"/>
    <w:rsid w:val="00365305"/>
    <w:rsid w:val="00366151"/>
    <w:rsid w:val="00366658"/>
    <w:rsid w:val="003666B0"/>
    <w:rsid w:val="00366A2E"/>
    <w:rsid w:val="00366A9D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400"/>
    <w:rsid w:val="003705A7"/>
    <w:rsid w:val="00370999"/>
    <w:rsid w:val="00370C66"/>
    <w:rsid w:val="00371539"/>
    <w:rsid w:val="00371808"/>
    <w:rsid w:val="003719AE"/>
    <w:rsid w:val="00371A81"/>
    <w:rsid w:val="00371BB8"/>
    <w:rsid w:val="00371CD8"/>
    <w:rsid w:val="00371D7B"/>
    <w:rsid w:val="00372192"/>
    <w:rsid w:val="00373070"/>
    <w:rsid w:val="003733E6"/>
    <w:rsid w:val="0037352A"/>
    <w:rsid w:val="00373BB6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628"/>
    <w:rsid w:val="00377848"/>
    <w:rsid w:val="00377AC8"/>
    <w:rsid w:val="00377ED6"/>
    <w:rsid w:val="00380492"/>
    <w:rsid w:val="00380E33"/>
    <w:rsid w:val="003812E7"/>
    <w:rsid w:val="00381470"/>
    <w:rsid w:val="003815FF"/>
    <w:rsid w:val="00381C4C"/>
    <w:rsid w:val="00381F59"/>
    <w:rsid w:val="00382015"/>
    <w:rsid w:val="00382330"/>
    <w:rsid w:val="00382940"/>
    <w:rsid w:val="00382BA7"/>
    <w:rsid w:val="00382C31"/>
    <w:rsid w:val="00382D89"/>
    <w:rsid w:val="00382EF3"/>
    <w:rsid w:val="0038300F"/>
    <w:rsid w:val="00384573"/>
    <w:rsid w:val="0038462D"/>
    <w:rsid w:val="003846BA"/>
    <w:rsid w:val="003846F2"/>
    <w:rsid w:val="003846FA"/>
    <w:rsid w:val="003848F4"/>
    <w:rsid w:val="00384A56"/>
    <w:rsid w:val="00385100"/>
    <w:rsid w:val="0038532A"/>
    <w:rsid w:val="003857FF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4F2"/>
    <w:rsid w:val="00387663"/>
    <w:rsid w:val="00387BA1"/>
    <w:rsid w:val="00387BC1"/>
    <w:rsid w:val="00387E52"/>
    <w:rsid w:val="00390145"/>
    <w:rsid w:val="003902CD"/>
    <w:rsid w:val="0039052D"/>
    <w:rsid w:val="00390AD6"/>
    <w:rsid w:val="00390D67"/>
    <w:rsid w:val="00390DB3"/>
    <w:rsid w:val="00391094"/>
    <w:rsid w:val="00391FD4"/>
    <w:rsid w:val="00392812"/>
    <w:rsid w:val="00393202"/>
    <w:rsid w:val="003933D5"/>
    <w:rsid w:val="003936D2"/>
    <w:rsid w:val="003937E5"/>
    <w:rsid w:val="00393A93"/>
    <w:rsid w:val="00393E31"/>
    <w:rsid w:val="00393E52"/>
    <w:rsid w:val="00394AB1"/>
    <w:rsid w:val="00394BD1"/>
    <w:rsid w:val="00394DFF"/>
    <w:rsid w:val="00394F15"/>
    <w:rsid w:val="003951D7"/>
    <w:rsid w:val="00395328"/>
    <w:rsid w:val="003959B2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6E"/>
    <w:rsid w:val="003A20FA"/>
    <w:rsid w:val="003A225D"/>
    <w:rsid w:val="003A24DE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3785"/>
    <w:rsid w:val="003B3C70"/>
    <w:rsid w:val="003B42D1"/>
    <w:rsid w:val="003B4364"/>
    <w:rsid w:val="003B48E6"/>
    <w:rsid w:val="003B4910"/>
    <w:rsid w:val="003B4CB0"/>
    <w:rsid w:val="003B5646"/>
    <w:rsid w:val="003B672E"/>
    <w:rsid w:val="003B67AA"/>
    <w:rsid w:val="003B75D4"/>
    <w:rsid w:val="003B7674"/>
    <w:rsid w:val="003B78CF"/>
    <w:rsid w:val="003B7B80"/>
    <w:rsid w:val="003B7BDC"/>
    <w:rsid w:val="003B7C31"/>
    <w:rsid w:val="003B7D3A"/>
    <w:rsid w:val="003B7FCE"/>
    <w:rsid w:val="003C0864"/>
    <w:rsid w:val="003C0969"/>
    <w:rsid w:val="003C0ECA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3394"/>
    <w:rsid w:val="003C357C"/>
    <w:rsid w:val="003C37E9"/>
    <w:rsid w:val="003C383C"/>
    <w:rsid w:val="003C3956"/>
    <w:rsid w:val="003C3C59"/>
    <w:rsid w:val="003C400A"/>
    <w:rsid w:val="003C426A"/>
    <w:rsid w:val="003C4A4D"/>
    <w:rsid w:val="003C5206"/>
    <w:rsid w:val="003C544F"/>
    <w:rsid w:val="003C55C3"/>
    <w:rsid w:val="003C5926"/>
    <w:rsid w:val="003C614A"/>
    <w:rsid w:val="003C6A09"/>
    <w:rsid w:val="003C7035"/>
    <w:rsid w:val="003C731E"/>
    <w:rsid w:val="003C7C65"/>
    <w:rsid w:val="003C7D3C"/>
    <w:rsid w:val="003D02FC"/>
    <w:rsid w:val="003D07FA"/>
    <w:rsid w:val="003D0AD3"/>
    <w:rsid w:val="003D0EDD"/>
    <w:rsid w:val="003D0F20"/>
    <w:rsid w:val="003D1297"/>
    <w:rsid w:val="003D13E4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42C0"/>
    <w:rsid w:val="003D449A"/>
    <w:rsid w:val="003D472A"/>
    <w:rsid w:val="003D4FE0"/>
    <w:rsid w:val="003D501A"/>
    <w:rsid w:val="003D508F"/>
    <w:rsid w:val="003D522C"/>
    <w:rsid w:val="003D52EB"/>
    <w:rsid w:val="003D5684"/>
    <w:rsid w:val="003D5A0B"/>
    <w:rsid w:val="003D5E4C"/>
    <w:rsid w:val="003D603B"/>
    <w:rsid w:val="003D6175"/>
    <w:rsid w:val="003D62AA"/>
    <w:rsid w:val="003D62FD"/>
    <w:rsid w:val="003D6DCC"/>
    <w:rsid w:val="003D747F"/>
    <w:rsid w:val="003D7859"/>
    <w:rsid w:val="003D79DF"/>
    <w:rsid w:val="003D7C04"/>
    <w:rsid w:val="003D7EAD"/>
    <w:rsid w:val="003E0383"/>
    <w:rsid w:val="003E069A"/>
    <w:rsid w:val="003E0841"/>
    <w:rsid w:val="003E0DEC"/>
    <w:rsid w:val="003E1393"/>
    <w:rsid w:val="003E1A0A"/>
    <w:rsid w:val="003E1B38"/>
    <w:rsid w:val="003E1CCE"/>
    <w:rsid w:val="003E2797"/>
    <w:rsid w:val="003E29C5"/>
    <w:rsid w:val="003E2BB2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5069"/>
    <w:rsid w:val="003E52F3"/>
    <w:rsid w:val="003E55EA"/>
    <w:rsid w:val="003E5BC7"/>
    <w:rsid w:val="003E5E6D"/>
    <w:rsid w:val="003E5EC6"/>
    <w:rsid w:val="003E5F15"/>
    <w:rsid w:val="003E6808"/>
    <w:rsid w:val="003E681A"/>
    <w:rsid w:val="003E6B0A"/>
    <w:rsid w:val="003E6BD1"/>
    <w:rsid w:val="003E7057"/>
    <w:rsid w:val="003E70E5"/>
    <w:rsid w:val="003E7539"/>
    <w:rsid w:val="003E7596"/>
    <w:rsid w:val="003E7C2C"/>
    <w:rsid w:val="003E7D07"/>
    <w:rsid w:val="003F007D"/>
    <w:rsid w:val="003F073A"/>
    <w:rsid w:val="003F0C21"/>
    <w:rsid w:val="003F0C7D"/>
    <w:rsid w:val="003F0EEC"/>
    <w:rsid w:val="003F2037"/>
    <w:rsid w:val="003F26CB"/>
    <w:rsid w:val="003F2719"/>
    <w:rsid w:val="003F290B"/>
    <w:rsid w:val="003F2953"/>
    <w:rsid w:val="003F2B1D"/>
    <w:rsid w:val="003F2DDC"/>
    <w:rsid w:val="003F3237"/>
    <w:rsid w:val="003F3418"/>
    <w:rsid w:val="003F3595"/>
    <w:rsid w:val="003F3615"/>
    <w:rsid w:val="003F362C"/>
    <w:rsid w:val="003F39F6"/>
    <w:rsid w:val="003F3E18"/>
    <w:rsid w:val="003F4175"/>
    <w:rsid w:val="003F469A"/>
    <w:rsid w:val="003F471A"/>
    <w:rsid w:val="003F4A84"/>
    <w:rsid w:val="003F53E7"/>
    <w:rsid w:val="003F5845"/>
    <w:rsid w:val="003F58E8"/>
    <w:rsid w:val="003F5982"/>
    <w:rsid w:val="003F6B7C"/>
    <w:rsid w:val="003F6E19"/>
    <w:rsid w:val="003F6F51"/>
    <w:rsid w:val="003F7003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CCA"/>
    <w:rsid w:val="00402D21"/>
    <w:rsid w:val="00402EEC"/>
    <w:rsid w:val="00403251"/>
    <w:rsid w:val="00403304"/>
    <w:rsid w:val="0040395E"/>
    <w:rsid w:val="00403A43"/>
    <w:rsid w:val="00403ED4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7076"/>
    <w:rsid w:val="0040728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650"/>
    <w:rsid w:val="00411C5D"/>
    <w:rsid w:val="00412071"/>
    <w:rsid w:val="0041214A"/>
    <w:rsid w:val="004122EB"/>
    <w:rsid w:val="00412BD7"/>
    <w:rsid w:val="004131CD"/>
    <w:rsid w:val="0041372D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B55"/>
    <w:rsid w:val="00416B38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105F"/>
    <w:rsid w:val="0042153F"/>
    <w:rsid w:val="00422007"/>
    <w:rsid w:val="00422166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A84"/>
    <w:rsid w:val="00425C88"/>
    <w:rsid w:val="00425F81"/>
    <w:rsid w:val="004260D6"/>
    <w:rsid w:val="0042620E"/>
    <w:rsid w:val="0042634E"/>
    <w:rsid w:val="00426823"/>
    <w:rsid w:val="00426DB1"/>
    <w:rsid w:val="00426E19"/>
    <w:rsid w:val="0042786D"/>
    <w:rsid w:val="00427950"/>
    <w:rsid w:val="00427DFF"/>
    <w:rsid w:val="004300E0"/>
    <w:rsid w:val="00430336"/>
    <w:rsid w:val="0043038E"/>
    <w:rsid w:val="0043073C"/>
    <w:rsid w:val="00430A0F"/>
    <w:rsid w:val="00430B23"/>
    <w:rsid w:val="00431353"/>
    <w:rsid w:val="0043137E"/>
    <w:rsid w:val="004315CA"/>
    <w:rsid w:val="00431AF5"/>
    <w:rsid w:val="00432375"/>
    <w:rsid w:val="0043239A"/>
    <w:rsid w:val="0043289B"/>
    <w:rsid w:val="00432DC7"/>
    <w:rsid w:val="00433108"/>
    <w:rsid w:val="00433305"/>
    <w:rsid w:val="00433489"/>
    <w:rsid w:val="004334AE"/>
    <w:rsid w:val="00433CC1"/>
    <w:rsid w:val="004347D1"/>
    <w:rsid w:val="00434875"/>
    <w:rsid w:val="00434ACB"/>
    <w:rsid w:val="00434DDD"/>
    <w:rsid w:val="00435BC9"/>
    <w:rsid w:val="00435EFF"/>
    <w:rsid w:val="004360D9"/>
    <w:rsid w:val="00436184"/>
    <w:rsid w:val="0043637E"/>
    <w:rsid w:val="00436472"/>
    <w:rsid w:val="0043683F"/>
    <w:rsid w:val="00436FA2"/>
    <w:rsid w:val="00437205"/>
    <w:rsid w:val="00437387"/>
    <w:rsid w:val="0043744E"/>
    <w:rsid w:val="004401B9"/>
    <w:rsid w:val="00440446"/>
    <w:rsid w:val="0044087D"/>
    <w:rsid w:val="00440BCA"/>
    <w:rsid w:val="00441B5B"/>
    <w:rsid w:val="00441C02"/>
    <w:rsid w:val="00441FB8"/>
    <w:rsid w:val="004425BC"/>
    <w:rsid w:val="00442C23"/>
    <w:rsid w:val="00443E62"/>
    <w:rsid w:val="00444AF7"/>
    <w:rsid w:val="00444B76"/>
    <w:rsid w:val="00445DA6"/>
    <w:rsid w:val="00445E1B"/>
    <w:rsid w:val="00446704"/>
    <w:rsid w:val="0044718E"/>
    <w:rsid w:val="004471C4"/>
    <w:rsid w:val="0044739C"/>
    <w:rsid w:val="004474AB"/>
    <w:rsid w:val="0044756A"/>
    <w:rsid w:val="004475E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8B4"/>
    <w:rsid w:val="004519C2"/>
    <w:rsid w:val="00451F0C"/>
    <w:rsid w:val="00452172"/>
    <w:rsid w:val="00452575"/>
    <w:rsid w:val="00452A66"/>
    <w:rsid w:val="0045310A"/>
    <w:rsid w:val="00453642"/>
    <w:rsid w:val="00454017"/>
    <w:rsid w:val="00454540"/>
    <w:rsid w:val="00454D11"/>
    <w:rsid w:val="00454D4A"/>
    <w:rsid w:val="00454DF3"/>
    <w:rsid w:val="00456159"/>
    <w:rsid w:val="00456273"/>
    <w:rsid w:val="004566F8"/>
    <w:rsid w:val="004569AD"/>
    <w:rsid w:val="0045713E"/>
    <w:rsid w:val="00457BB0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C4E"/>
    <w:rsid w:val="004621A6"/>
    <w:rsid w:val="00462B83"/>
    <w:rsid w:val="00462EB5"/>
    <w:rsid w:val="00462F96"/>
    <w:rsid w:val="004630B2"/>
    <w:rsid w:val="00463114"/>
    <w:rsid w:val="004632C7"/>
    <w:rsid w:val="00463F9D"/>
    <w:rsid w:val="00464066"/>
    <w:rsid w:val="004640E3"/>
    <w:rsid w:val="00464120"/>
    <w:rsid w:val="00464292"/>
    <w:rsid w:val="00464329"/>
    <w:rsid w:val="004653D8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70E06"/>
    <w:rsid w:val="0047138B"/>
    <w:rsid w:val="004714D6"/>
    <w:rsid w:val="00471B94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7E6"/>
    <w:rsid w:val="0047585C"/>
    <w:rsid w:val="004759CA"/>
    <w:rsid w:val="0047605E"/>
    <w:rsid w:val="00476F38"/>
    <w:rsid w:val="00476F5B"/>
    <w:rsid w:val="00477045"/>
    <w:rsid w:val="0047710C"/>
    <w:rsid w:val="00480458"/>
    <w:rsid w:val="004804C4"/>
    <w:rsid w:val="00480F80"/>
    <w:rsid w:val="00481529"/>
    <w:rsid w:val="00481AE6"/>
    <w:rsid w:val="00482C4C"/>
    <w:rsid w:val="00482CE9"/>
    <w:rsid w:val="00482F17"/>
    <w:rsid w:val="00482F4E"/>
    <w:rsid w:val="0048358F"/>
    <w:rsid w:val="00483637"/>
    <w:rsid w:val="00483FC4"/>
    <w:rsid w:val="00484056"/>
    <w:rsid w:val="00484A4A"/>
    <w:rsid w:val="00484FCA"/>
    <w:rsid w:val="00485799"/>
    <w:rsid w:val="00485CE9"/>
    <w:rsid w:val="00485E0F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316"/>
    <w:rsid w:val="0049037C"/>
    <w:rsid w:val="00490645"/>
    <w:rsid w:val="00490ABE"/>
    <w:rsid w:val="004910F3"/>
    <w:rsid w:val="0049140D"/>
    <w:rsid w:val="0049170E"/>
    <w:rsid w:val="00491DC4"/>
    <w:rsid w:val="00491FED"/>
    <w:rsid w:val="004921DD"/>
    <w:rsid w:val="00492666"/>
    <w:rsid w:val="004926AC"/>
    <w:rsid w:val="00492CE6"/>
    <w:rsid w:val="00493501"/>
    <w:rsid w:val="00493947"/>
    <w:rsid w:val="00493EF0"/>
    <w:rsid w:val="004940C9"/>
    <w:rsid w:val="004941D8"/>
    <w:rsid w:val="00495784"/>
    <w:rsid w:val="0049590F"/>
    <w:rsid w:val="00495BDC"/>
    <w:rsid w:val="0049632A"/>
    <w:rsid w:val="004965EE"/>
    <w:rsid w:val="0049671F"/>
    <w:rsid w:val="00496B49"/>
    <w:rsid w:val="00496D95"/>
    <w:rsid w:val="00497671"/>
    <w:rsid w:val="00497808"/>
    <w:rsid w:val="00497A3F"/>
    <w:rsid w:val="00497A51"/>
    <w:rsid w:val="004A02F8"/>
    <w:rsid w:val="004A0DB1"/>
    <w:rsid w:val="004A13A3"/>
    <w:rsid w:val="004A14D6"/>
    <w:rsid w:val="004A17D8"/>
    <w:rsid w:val="004A1896"/>
    <w:rsid w:val="004A1C44"/>
    <w:rsid w:val="004A1DBB"/>
    <w:rsid w:val="004A1DDC"/>
    <w:rsid w:val="004A2613"/>
    <w:rsid w:val="004A2B33"/>
    <w:rsid w:val="004A2CCE"/>
    <w:rsid w:val="004A2D1F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489"/>
    <w:rsid w:val="004A57B3"/>
    <w:rsid w:val="004A5AE5"/>
    <w:rsid w:val="004A5D36"/>
    <w:rsid w:val="004A66A8"/>
    <w:rsid w:val="004A6DAA"/>
    <w:rsid w:val="004A6F07"/>
    <w:rsid w:val="004A6F26"/>
    <w:rsid w:val="004A7607"/>
    <w:rsid w:val="004A77AD"/>
    <w:rsid w:val="004A796B"/>
    <w:rsid w:val="004A7EA7"/>
    <w:rsid w:val="004A7F81"/>
    <w:rsid w:val="004A7FE4"/>
    <w:rsid w:val="004B00B3"/>
    <w:rsid w:val="004B0585"/>
    <w:rsid w:val="004B06C7"/>
    <w:rsid w:val="004B0AE9"/>
    <w:rsid w:val="004B1193"/>
    <w:rsid w:val="004B1550"/>
    <w:rsid w:val="004B19AE"/>
    <w:rsid w:val="004B1B24"/>
    <w:rsid w:val="004B1C2F"/>
    <w:rsid w:val="004B21A6"/>
    <w:rsid w:val="004B27E2"/>
    <w:rsid w:val="004B2B3C"/>
    <w:rsid w:val="004B2C5D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FCF"/>
    <w:rsid w:val="004C073A"/>
    <w:rsid w:val="004C07F0"/>
    <w:rsid w:val="004C0891"/>
    <w:rsid w:val="004C0B5B"/>
    <w:rsid w:val="004C118F"/>
    <w:rsid w:val="004C15DA"/>
    <w:rsid w:val="004C1876"/>
    <w:rsid w:val="004C1E76"/>
    <w:rsid w:val="004C1F44"/>
    <w:rsid w:val="004C2102"/>
    <w:rsid w:val="004C2105"/>
    <w:rsid w:val="004C22A1"/>
    <w:rsid w:val="004C31EC"/>
    <w:rsid w:val="004C3741"/>
    <w:rsid w:val="004C3867"/>
    <w:rsid w:val="004C39F5"/>
    <w:rsid w:val="004C41F4"/>
    <w:rsid w:val="004C47FC"/>
    <w:rsid w:val="004C4A24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12AA"/>
    <w:rsid w:val="004D167C"/>
    <w:rsid w:val="004D1730"/>
    <w:rsid w:val="004D19CE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F7"/>
    <w:rsid w:val="004D3E7C"/>
    <w:rsid w:val="004D46D7"/>
    <w:rsid w:val="004D4E3A"/>
    <w:rsid w:val="004D54A1"/>
    <w:rsid w:val="004D54AA"/>
    <w:rsid w:val="004D5978"/>
    <w:rsid w:val="004D60B2"/>
    <w:rsid w:val="004D63D9"/>
    <w:rsid w:val="004D68D8"/>
    <w:rsid w:val="004D69F6"/>
    <w:rsid w:val="004D6F60"/>
    <w:rsid w:val="004D7164"/>
    <w:rsid w:val="004D75BE"/>
    <w:rsid w:val="004D762C"/>
    <w:rsid w:val="004D77AF"/>
    <w:rsid w:val="004D7A99"/>
    <w:rsid w:val="004D7DC6"/>
    <w:rsid w:val="004D7F33"/>
    <w:rsid w:val="004E155E"/>
    <w:rsid w:val="004E1A2E"/>
    <w:rsid w:val="004E2923"/>
    <w:rsid w:val="004E2BC7"/>
    <w:rsid w:val="004E2BFF"/>
    <w:rsid w:val="004E2F2E"/>
    <w:rsid w:val="004E3154"/>
    <w:rsid w:val="004E31BA"/>
    <w:rsid w:val="004E3BC0"/>
    <w:rsid w:val="004E3F18"/>
    <w:rsid w:val="004E4369"/>
    <w:rsid w:val="004E4577"/>
    <w:rsid w:val="004E478E"/>
    <w:rsid w:val="004E4CB9"/>
    <w:rsid w:val="004E4CC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C4"/>
    <w:rsid w:val="004E63FC"/>
    <w:rsid w:val="004E69CD"/>
    <w:rsid w:val="004E6AA5"/>
    <w:rsid w:val="004E6B93"/>
    <w:rsid w:val="004E6BF4"/>
    <w:rsid w:val="004E6ED8"/>
    <w:rsid w:val="004E6F63"/>
    <w:rsid w:val="004E704E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128A"/>
    <w:rsid w:val="004F129E"/>
    <w:rsid w:val="004F1418"/>
    <w:rsid w:val="004F1797"/>
    <w:rsid w:val="004F1D08"/>
    <w:rsid w:val="004F2606"/>
    <w:rsid w:val="004F274D"/>
    <w:rsid w:val="004F3036"/>
    <w:rsid w:val="004F34FE"/>
    <w:rsid w:val="004F3939"/>
    <w:rsid w:val="004F3B8A"/>
    <w:rsid w:val="004F3D25"/>
    <w:rsid w:val="004F45D8"/>
    <w:rsid w:val="004F4A15"/>
    <w:rsid w:val="004F5482"/>
    <w:rsid w:val="004F59C2"/>
    <w:rsid w:val="004F6B24"/>
    <w:rsid w:val="004F6B2E"/>
    <w:rsid w:val="004F730D"/>
    <w:rsid w:val="004F7475"/>
    <w:rsid w:val="004F7947"/>
    <w:rsid w:val="004F7DCD"/>
    <w:rsid w:val="004F7F70"/>
    <w:rsid w:val="004F7FAB"/>
    <w:rsid w:val="005001CA"/>
    <w:rsid w:val="00500355"/>
    <w:rsid w:val="00500F62"/>
    <w:rsid w:val="00501556"/>
    <w:rsid w:val="0050162A"/>
    <w:rsid w:val="00501AE0"/>
    <w:rsid w:val="00501D7A"/>
    <w:rsid w:val="00502302"/>
    <w:rsid w:val="00503120"/>
    <w:rsid w:val="005037A5"/>
    <w:rsid w:val="0050399B"/>
    <w:rsid w:val="005040D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329"/>
    <w:rsid w:val="00507021"/>
    <w:rsid w:val="005073DE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429"/>
    <w:rsid w:val="00514862"/>
    <w:rsid w:val="00514BB4"/>
    <w:rsid w:val="00514ECE"/>
    <w:rsid w:val="00514FC5"/>
    <w:rsid w:val="00515A61"/>
    <w:rsid w:val="00515C62"/>
    <w:rsid w:val="00515E07"/>
    <w:rsid w:val="00515EA8"/>
    <w:rsid w:val="00516CAB"/>
    <w:rsid w:val="00516CFF"/>
    <w:rsid w:val="00516E42"/>
    <w:rsid w:val="00517D9B"/>
    <w:rsid w:val="00517ED8"/>
    <w:rsid w:val="00520357"/>
    <w:rsid w:val="005206BD"/>
    <w:rsid w:val="005207DD"/>
    <w:rsid w:val="00520811"/>
    <w:rsid w:val="00520A53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263"/>
    <w:rsid w:val="00524322"/>
    <w:rsid w:val="00524688"/>
    <w:rsid w:val="00524956"/>
    <w:rsid w:val="00524E2F"/>
    <w:rsid w:val="0052579A"/>
    <w:rsid w:val="005257DD"/>
    <w:rsid w:val="00526286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328"/>
    <w:rsid w:val="00531A5F"/>
    <w:rsid w:val="00531A98"/>
    <w:rsid w:val="00532345"/>
    <w:rsid w:val="0053272B"/>
    <w:rsid w:val="00532EC3"/>
    <w:rsid w:val="00533108"/>
    <w:rsid w:val="00533193"/>
    <w:rsid w:val="00533D97"/>
    <w:rsid w:val="00533E08"/>
    <w:rsid w:val="00533F8C"/>
    <w:rsid w:val="005340DF"/>
    <w:rsid w:val="0053479D"/>
    <w:rsid w:val="00534BFE"/>
    <w:rsid w:val="00535761"/>
    <w:rsid w:val="00535923"/>
    <w:rsid w:val="00535AEE"/>
    <w:rsid w:val="00535B7B"/>
    <w:rsid w:val="005364B6"/>
    <w:rsid w:val="00536677"/>
    <w:rsid w:val="005367C9"/>
    <w:rsid w:val="00536A92"/>
    <w:rsid w:val="005370E3"/>
    <w:rsid w:val="005371AB"/>
    <w:rsid w:val="0053746C"/>
    <w:rsid w:val="005375B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38A0"/>
    <w:rsid w:val="00543E81"/>
    <w:rsid w:val="0054405E"/>
    <w:rsid w:val="00544241"/>
    <w:rsid w:val="00544268"/>
    <w:rsid w:val="0054457C"/>
    <w:rsid w:val="00544A6A"/>
    <w:rsid w:val="00544AC1"/>
    <w:rsid w:val="00544C57"/>
    <w:rsid w:val="005452C3"/>
    <w:rsid w:val="005452D2"/>
    <w:rsid w:val="00545BB0"/>
    <w:rsid w:val="00545C89"/>
    <w:rsid w:val="00545CCC"/>
    <w:rsid w:val="0054623D"/>
    <w:rsid w:val="005463FC"/>
    <w:rsid w:val="005464FE"/>
    <w:rsid w:val="00546F2D"/>
    <w:rsid w:val="005508EF"/>
    <w:rsid w:val="00550AFF"/>
    <w:rsid w:val="0055170A"/>
    <w:rsid w:val="00551CEB"/>
    <w:rsid w:val="00552512"/>
    <w:rsid w:val="005526BB"/>
    <w:rsid w:val="0055272A"/>
    <w:rsid w:val="00552926"/>
    <w:rsid w:val="005534D5"/>
    <w:rsid w:val="005535B7"/>
    <w:rsid w:val="00553D95"/>
    <w:rsid w:val="00553F8A"/>
    <w:rsid w:val="0055446E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DEF"/>
    <w:rsid w:val="0055608F"/>
    <w:rsid w:val="00556114"/>
    <w:rsid w:val="0055631D"/>
    <w:rsid w:val="00556632"/>
    <w:rsid w:val="00556A89"/>
    <w:rsid w:val="00556B17"/>
    <w:rsid w:val="00557401"/>
    <w:rsid w:val="00557CDA"/>
    <w:rsid w:val="00557E10"/>
    <w:rsid w:val="005603D6"/>
    <w:rsid w:val="00560544"/>
    <w:rsid w:val="005611C5"/>
    <w:rsid w:val="005617B2"/>
    <w:rsid w:val="00561859"/>
    <w:rsid w:val="00561A89"/>
    <w:rsid w:val="00561B3A"/>
    <w:rsid w:val="00561BF8"/>
    <w:rsid w:val="00561CF1"/>
    <w:rsid w:val="00561D50"/>
    <w:rsid w:val="00561D74"/>
    <w:rsid w:val="00561FEE"/>
    <w:rsid w:val="00562C27"/>
    <w:rsid w:val="00562D83"/>
    <w:rsid w:val="00563167"/>
    <w:rsid w:val="00563270"/>
    <w:rsid w:val="00563792"/>
    <w:rsid w:val="005637A3"/>
    <w:rsid w:val="00563997"/>
    <w:rsid w:val="00563AE4"/>
    <w:rsid w:val="00563FC5"/>
    <w:rsid w:val="00564671"/>
    <w:rsid w:val="00564C34"/>
    <w:rsid w:val="0056525A"/>
    <w:rsid w:val="0056567B"/>
    <w:rsid w:val="00565719"/>
    <w:rsid w:val="00565D88"/>
    <w:rsid w:val="0056614E"/>
    <w:rsid w:val="00566AB2"/>
    <w:rsid w:val="00566ABC"/>
    <w:rsid w:val="0056722B"/>
    <w:rsid w:val="00567253"/>
    <w:rsid w:val="0056760F"/>
    <w:rsid w:val="00567926"/>
    <w:rsid w:val="00567B3A"/>
    <w:rsid w:val="00567B5C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16F5"/>
    <w:rsid w:val="00571B90"/>
    <w:rsid w:val="00571C23"/>
    <w:rsid w:val="00571E97"/>
    <w:rsid w:val="0057239E"/>
    <w:rsid w:val="0057379E"/>
    <w:rsid w:val="005738CD"/>
    <w:rsid w:val="00573A63"/>
    <w:rsid w:val="00574534"/>
    <w:rsid w:val="005745AD"/>
    <w:rsid w:val="005748DE"/>
    <w:rsid w:val="00574DFE"/>
    <w:rsid w:val="00574EAC"/>
    <w:rsid w:val="00575086"/>
    <w:rsid w:val="0057529D"/>
    <w:rsid w:val="005759A8"/>
    <w:rsid w:val="00575ADC"/>
    <w:rsid w:val="00575F60"/>
    <w:rsid w:val="0057645E"/>
    <w:rsid w:val="00576855"/>
    <w:rsid w:val="00576987"/>
    <w:rsid w:val="00576D96"/>
    <w:rsid w:val="00576F3E"/>
    <w:rsid w:val="0057742E"/>
    <w:rsid w:val="0057767B"/>
    <w:rsid w:val="00577B9B"/>
    <w:rsid w:val="0058063E"/>
    <w:rsid w:val="005808A9"/>
    <w:rsid w:val="005809C5"/>
    <w:rsid w:val="005819B5"/>
    <w:rsid w:val="00581BE4"/>
    <w:rsid w:val="00581C09"/>
    <w:rsid w:val="00581C49"/>
    <w:rsid w:val="00581CC2"/>
    <w:rsid w:val="005824A9"/>
    <w:rsid w:val="005824E6"/>
    <w:rsid w:val="00582541"/>
    <w:rsid w:val="00582D8F"/>
    <w:rsid w:val="0058396C"/>
    <w:rsid w:val="005839FF"/>
    <w:rsid w:val="00583C0E"/>
    <w:rsid w:val="005842C1"/>
    <w:rsid w:val="005846A7"/>
    <w:rsid w:val="00584773"/>
    <w:rsid w:val="005847C7"/>
    <w:rsid w:val="005848AD"/>
    <w:rsid w:val="00584E85"/>
    <w:rsid w:val="00584F8F"/>
    <w:rsid w:val="00585028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8AF"/>
    <w:rsid w:val="00587F77"/>
    <w:rsid w:val="00590075"/>
    <w:rsid w:val="0059012C"/>
    <w:rsid w:val="0059014C"/>
    <w:rsid w:val="005904B2"/>
    <w:rsid w:val="00590966"/>
    <w:rsid w:val="0059100A"/>
    <w:rsid w:val="005917D9"/>
    <w:rsid w:val="00591945"/>
    <w:rsid w:val="00591B90"/>
    <w:rsid w:val="00593953"/>
    <w:rsid w:val="0059400C"/>
    <w:rsid w:val="005948B7"/>
    <w:rsid w:val="005950E6"/>
    <w:rsid w:val="005951B8"/>
    <w:rsid w:val="00595235"/>
    <w:rsid w:val="0059616B"/>
    <w:rsid w:val="00596274"/>
    <w:rsid w:val="005963BA"/>
    <w:rsid w:val="00596CB7"/>
    <w:rsid w:val="00596D62"/>
    <w:rsid w:val="00597231"/>
    <w:rsid w:val="0059784D"/>
    <w:rsid w:val="005979A6"/>
    <w:rsid w:val="005A0174"/>
    <w:rsid w:val="005A03F4"/>
    <w:rsid w:val="005A0441"/>
    <w:rsid w:val="005A09EC"/>
    <w:rsid w:val="005A0C57"/>
    <w:rsid w:val="005A1173"/>
    <w:rsid w:val="005A158B"/>
    <w:rsid w:val="005A1BE6"/>
    <w:rsid w:val="005A2023"/>
    <w:rsid w:val="005A2433"/>
    <w:rsid w:val="005A27FA"/>
    <w:rsid w:val="005A2943"/>
    <w:rsid w:val="005A2E24"/>
    <w:rsid w:val="005A3A64"/>
    <w:rsid w:val="005A3A84"/>
    <w:rsid w:val="005A3CF4"/>
    <w:rsid w:val="005A4707"/>
    <w:rsid w:val="005A49F6"/>
    <w:rsid w:val="005A4A0E"/>
    <w:rsid w:val="005A4C45"/>
    <w:rsid w:val="005A4CB9"/>
    <w:rsid w:val="005A4DAA"/>
    <w:rsid w:val="005A4FA2"/>
    <w:rsid w:val="005A529D"/>
    <w:rsid w:val="005A673D"/>
    <w:rsid w:val="005A6A31"/>
    <w:rsid w:val="005A6A53"/>
    <w:rsid w:val="005A6A67"/>
    <w:rsid w:val="005A6D95"/>
    <w:rsid w:val="005A7216"/>
    <w:rsid w:val="005A73A2"/>
    <w:rsid w:val="005A7CB4"/>
    <w:rsid w:val="005B00C4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50FC"/>
    <w:rsid w:val="005B5153"/>
    <w:rsid w:val="005B5CB7"/>
    <w:rsid w:val="005B5E74"/>
    <w:rsid w:val="005B6094"/>
    <w:rsid w:val="005B6171"/>
    <w:rsid w:val="005B6178"/>
    <w:rsid w:val="005B666A"/>
    <w:rsid w:val="005B6809"/>
    <w:rsid w:val="005B6B89"/>
    <w:rsid w:val="005B7085"/>
    <w:rsid w:val="005B70A0"/>
    <w:rsid w:val="005B71A5"/>
    <w:rsid w:val="005B7222"/>
    <w:rsid w:val="005B7D64"/>
    <w:rsid w:val="005C0561"/>
    <w:rsid w:val="005C06F1"/>
    <w:rsid w:val="005C07FD"/>
    <w:rsid w:val="005C096F"/>
    <w:rsid w:val="005C0E0C"/>
    <w:rsid w:val="005C0F11"/>
    <w:rsid w:val="005C10B6"/>
    <w:rsid w:val="005C1A72"/>
    <w:rsid w:val="005C1EC6"/>
    <w:rsid w:val="005C2CE2"/>
    <w:rsid w:val="005C2E5A"/>
    <w:rsid w:val="005C362A"/>
    <w:rsid w:val="005C36E0"/>
    <w:rsid w:val="005C379C"/>
    <w:rsid w:val="005C3820"/>
    <w:rsid w:val="005C38FA"/>
    <w:rsid w:val="005C3D60"/>
    <w:rsid w:val="005C4A7B"/>
    <w:rsid w:val="005C5169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C98"/>
    <w:rsid w:val="005D0300"/>
    <w:rsid w:val="005D037D"/>
    <w:rsid w:val="005D0630"/>
    <w:rsid w:val="005D1AB0"/>
    <w:rsid w:val="005D1D49"/>
    <w:rsid w:val="005D1F77"/>
    <w:rsid w:val="005D3417"/>
    <w:rsid w:val="005D35E6"/>
    <w:rsid w:val="005D3940"/>
    <w:rsid w:val="005D3EFC"/>
    <w:rsid w:val="005D4122"/>
    <w:rsid w:val="005D421B"/>
    <w:rsid w:val="005D471D"/>
    <w:rsid w:val="005D473D"/>
    <w:rsid w:val="005D495E"/>
    <w:rsid w:val="005D5276"/>
    <w:rsid w:val="005D533F"/>
    <w:rsid w:val="005D55FA"/>
    <w:rsid w:val="005D5645"/>
    <w:rsid w:val="005D5C43"/>
    <w:rsid w:val="005D5C90"/>
    <w:rsid w:val="005D6066"/>
    <w:rsid w:val="005D6135"/>
    <w:rsid w:val="005D6177"/>
    <w:rsid w:val="005D61AC"/>
    <w:rsid w:val="005D6891"/>
    <w:rsid w:val="005D76AA"/>
    <w:rsid w:val="005E0078"/>
    <w:rsid w:val="005E050B"/>
    <w:rsid w:val="005E0B14"/>
    <w:rsid w:val="005E0CB5"/>
    <w:rsid w:val="005E0FF6"/>
    <w:rsid w:val="005E10F8"/>
    <w:rsid w:val="005E1E8D"/>
    <w:rsid w:val="005E242C"/>
    <w:rsid w:val="005E26B5"/>
    <w:rsid w:val="005E2F38"/>
    <w:rsid w:val="005E46BF"/>
    <w:rsid w:val="005E4974"/>
    <w:rsid w:val="005E55E6"/>
    <w:rsid w:val="005E5665"/>
    <w:rsid w:val="005E58E0"/>
    <w:rsid w:val="005E6002"/>
    <w:rsid w:val="005E6306"/>
    <w:rsid w:val="005E6348"/>
    <w:rsid w:val="005E6B64"/>
    <w:rsid w:val="005E7071"/>
    <w:rsid w:val="005E70A8"/>
    <w:rsid w:val="005E7501"/>
    <w:rsid w:val="005E7619"/>
    <w:rsid w:val="005E78C4"/>
    <w:rsid w:val="005E79AC"/>
    <w:rsid w:val="005E7BA1"/>
    <w:rsid w:val="005F061D"/>
    <w:rsid w:val="005F06C5"/>
    <w:rsid w:val="005F0FF1"/>
    <w:rsid w:val="005F1131"/>
    <w:rsid w:val="005F1B32"/>
    <w:rsid w:val="005F202B"/>
    <w:rsid w:val="005F20D1"/>
    <w:rsid w:val="005F2632"/>
    <w:rsid w:val="005F2CF4"/>
    <w:rsid w:val="005F2F87"/>
    <w:rsid w:val="005F3389"/>
    <w:rsid w:val="005F3BF3"/>
    <w:rsid w:val="005F3E16"/>
    <w:rsid w:val="005F4195"/>
    <w:rsid w:val="005F41B3"/>
    <w:rsid w:val="005F4268"/>
    <w:rsid w:val="005F42D4"/>
    <w:rsid w:val="005F43B1"/>
    <w:rsid w:val="005F48DA"/>
    <w:rsid w:val="005F4FDD"/>
    <w:rsid w:val="005F63B5"/>
    <w:rsid w:val="005F6538"/>
    <w:rsid w:val="005F754C"/>
    <w:rsid w:val="005F7D2C"/>
    <w:rsid w:val="005F7E8D"/>
    <w:rsid w:val="00601968"/>
    <w:rsid w:val="00601D63"/>
    <w:rsid w:val="006032F4"/>
    <w:rsid w:val="006038C5"/>
    <w:rsid w:val="00603E7A"/>
    <w:rsid w:val="006040FF"/>
    <w:rsid w:val="00604A70"/>
    <w:rsid w:val="00604D73"/>
    <w:rsid w:val="00605016"/>
    <w:rsid w:val="006056DC"/>
    <w:rsid w:val="00605903"/>
    <w:rsid w:val="00605DF3"/>
    <w:rsid w:val="006062AC"/>
    <w:rsid w:val="00606648"/>
    <w:rsid w:val="00606964"/>
    <w:rsid w:val="00606C36"/>
    <w:rsid w:val="00606DD9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24E0"/>
    <w:rsid w:val="00612587"/>
    <w:rsid w:val="006128BA"/>
    <w:rsid w:val="00612E65"/>
    <w:rsid w:val="00612EA3"/>
    <w:rsid w:val="00612EB6"/>
    <w:rsid w:val="006135E8"/>
    <w:rsid w:val="00613C94"/>
    <w:rsid w:val="00613D18"/>
    <w:rsid w:val="006142B2"/>
    <w:rsid w:val="00614519"/>
    <w:rsid w:val="00614568"/>
    <w:rsid w:val="00615A64"/>
    <w:rsid w:val="00615A8D"/>
    <w:rsid w:val="00616396"/>
    <w:rsid w:val="00616638"/>
    <w:rsid w:val="006166D8"/>
    <w:rsid w:val="006167B9"/>
    <w:rsid w:val="00616823"/>
    <w:rsid w:val="00616BFB"/>
    <w:rsid w:val="006170CF"/>
    <w:rsid w:val="006172EE"/>
    <w:rsid w:val="00617C3C"/>
    <w:rsid w:val="00620768"/>
    <w:rsid w:val="00620CF0"/>
    <w:rsid w:val="00620DB3"/>
    <w:rsid w:val="00620E06"/>
    <w:rsid w:val="006210D3"/>
    <w:rsid w:val="006213B3"/>
    <w:rsid w:val="00621AAD"/>
    <w:rsid w:val="00621BFB"/>
    <w:rsid w:val="00622AAF"/>
    <w:rsid w:val="00623B80"/>
    <w:rsid w:val="00623F1D"/>
    <w:rsid w:val="0062434C"/>
    <w:rsid w:val="0062461E"/>
    <w:rsid w:val="00624E68"/>
    <w:rsid w:val="00624E9F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C7C"/>
    <w:rsid w:val="00630CFE"/>
    <w:rsid w:val="00630D9F"/>
    <w:rsid w:val="00630F8E"/>
    <w:rsid w:val="00631009"/>
    <w:rsid w:val="006311E9"/>
    <w:rsid w:val="00632544"/>
    <w:rsid w:val="006326F9"/>
    <w:rsid w:val="006329E3"/>
    <w:rsid w:val="00632E21"/>
    <w:rsid w:val="00633F40"/>
    <w:rsid w:val="006340CC"/>
    <w:rsid w:val="00634444"/>
    <w:rsid w:val="0063489E"/>
    <w:rsid w:val="00635133"/>
    <w:rsid w:val="006351CC"/>
    <w:rsid w:val="006358DE"/>
    <w:rsid w:val="0063596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E0B"/>
    <w:rsid w:val="0065142B"/>
    <w:rsid w:val="00651B26"/>
    <w:rsid w:val="00651CEE"/>
    <w:rsid w:val="0065203A"/>
    <w:rsid w:val="00652C16"/>
    <w:rsid w:val="00652F69"/>
    <w:rsid w:val="00653449"/>
    <w:rsid w:val="00653775"/>
    <w:rsid w:val="00653CB1"/>
    <w:rsid w:val="00653D64"/>
    <w:rsid w:val="006542F2"/>
    <w:rsid w:val="0065432E"/>
    <w:rsid w:val="006547F3"/>
    <w:rsid w:val="006554BA"/>
    <w:rsid w:val="0065570C"/>
    <w:rsid w:val="006559C7"/>
    <w:rsid w:val="00655B5B"/>
    <w:rsid w:val="00655CBE"/>
    <w:rsid w:val="00656694"/>
    <w:rsid w:val="00656CF6"/>
    <w:rsid w:val="00657072"/>
    <w:rsid w:val="00657A47"/>
    <w:rsid w:val="00657BA2"/>
    <w:rsid w:val="0066002E"/>
    <w:rsid w:val="006601A7"/>
    <w:rsid w:val="006607E1"/>
    <w:rsid w:val="00660A9D"/>
    <w:rsid w:val="00660D8A"/>
    <w:rsid w:val="0066120A"/>
    <w:rsid w:val="00661BDA"/>
    <w:rsid w:val="00661D76"/>
    <w:rsid w:val="006620F2"/>
    <w:rsid w:val="0066214C"/>
    <w:rsid w:val="00662A78"/>
    <w:rsid w:val="00663074"/>
    <w:rsid w:val="00663161"/>
    <w:rsid w:val="006631E0"/>
    <w:rsid w:val="00663C41"/>
    <w:rsid w:val="00664D76"/>
    <w:rsid w:val="00665158"/>
    <w:rsid w:val="00665A64"/>
    <w:rsid w:val="00665CF5"/>
    <w:rsid w:val="00665D40"/>
    <w:rsid w:val="00665F1C"/>
    <w:rsid w:val="0066627E"/>
    <w:rsid w:val="006663AE"/>
    <w:rsid w:val="00666526"/>
    <w:rsid w:val="00666701"/>
    <w:rsid w:val="00666B8E"/>
    <w:rsid w:val="00666C50"/>
    <w:rsid w:val="00666FA1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6A7"/>
    <w:rsid w:val="00671876"/>
    <w:rsid w:val="0067190E"/>
    <w:rsid w:val="00671A03"/>
    <w:rsid w:val="00671D05"/>
    <w:rsid w:val="006722E2"/>
    <w:rsid w:val="00672428"/>
    <w:rsid w:val="00672AF5"/>
    <w:rsid w:val="00672C72"/>
    <w:rsid w:val="0067334D"/>
    <w:rsid w:val="00673646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6026"/>
    <w:rsid w:val="0067673A"/>
    <w:rsid w:val="00676745"/>
    <w:rsid w:val="0067751C"/>
    <w:rsid w:val="00677781"/>
    <w:rsid w:val="00677A97"/>
    <w:rsid w:val="00677B79"/>
    <w:rsid w:val="00677EF5"/>
    <w:rsid w:val="00680541"/>
    <w:rsid w:val="00680988"/>
    <w:rsid w:val="006809A6"/>
    <w:rsid w:val="00680AD4"/>
    <w:rsid w:val="00681273"/>
    <w:rsid w:val="0068146F"/>
    <w:rsid w:val="006821D9"/>
    <w:rsid w:val="00682B67"/>
    <w:rsid w:val="00683488"/>
    <w:rsid w:val="006837BC"/>
    <w:rsid w:val="00683BDC"/>
    <w:rsid w:val="00684147"/>
    <w:rsid w:val="00685503"/>
    <w:rsid w:val="00685610"/>
    <w:rsid w:val="00685654"/>
    <w:rsid w:val="00685C52"/>
    <w:rsid w:val="006866EF"/>
    <w:rsid w:val="006867C3"/>
    <w:rsid w:val="006867F8"/>
    <w:rsid w:val="00686857"/>
    <w:rsid w:val="00686A07"/>
    <w:rsid w:val="00686ACC"/>
    <w:rsid w:val="00686D66"/>
    <w:rsid w:val="00686FF0"/>
    <w:rsid w:val="00690153"/>
    <w:rsid w:val="006908CC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B46"/>
    <w:rsid w:val="00694B57"/>
    <w:rsid w:val="00694B8C"/>
    <w:rsid w:val="00694D67"/>
    <w:rsid w:val="00694E23"/>
    <w:rsid w:val="00694E93"/>
    <w:rsid w:val="0069556A"/>
    <w:rsid w:val="00695964"/>
    <w:rsid w:val="00696B09"/>
    <w:rsid w:val="00697072"/>
    <w:rsid w:val="0069741E"/>
    <w:rsid w:val="006976CC"/>
    <w:rsid w:val="00697B8E"/>
    <w:rsid w:val="00697CB0"/>
    <w:rsid w:val="006A0253"/>
    <w:rsid w:val="006A083A"/>
    <w:rsid w:val="006A08A0"/>
    <w:rsid w:val="006A0A1D"/>
    <w:rsid w:val="006A0D68"/>
    <w:rsid w:val="006A0E41"/>
    <w:rsid w:val="006A0E9C"/>
    <w:rsid w:val="006A119C"/>
    <w:rsid w:val="006A191F"/>
    <w:rsid w:val="006A1C2E"/>
    <w:rsid w:val="006A1D26"/>
    <w:rsid w:val="006A2319"/>
    <w:rsid w:val="006A24EA"/>
    <w:rsid w:val="006A2AC2"/>
    <w:rsid w:val="006A2E0D"/>
    <w:rsid w:val="006A30E1"/>
    <w:rsid w:val="006A32FC"/>
    <w:rsid w:val="006A33DC"/>
    <w:rsid w:val="006A35E2"/>
    <w:rsid w:val="006A39D9"/>
    <w:rsid w:val="006A3C60"/>
    <w:rsid w:val="006A3FFF"/>
    <w:rsid w:val="006A48FC"/>
    <w:rsid w:val="006A4C30"/>
    <w:rsid w:val="006A4D76"/>
    <w:rsid w:val="006A4DB0"/>
    <w:rsid w:val="006A50F0"/>
    <w:rsid w:val="006A57D4"/>
    <w:rsid w:val="006A5873"/>
    <w:rsid w:val="006A5DE8"/>
    <w:rsid w:val="006A5E29"/>
    <w:rsid w:val="006A6768"/>
    <w:rsid w:val="006A6B69"/>
    <w:rsid w:val="006A75B6"/>
    <w:rsid w:val="006A770F"/>
    <w:rsid w:val="006A78BA"/>
    <w:rsid w:val="006A7F62"/>
    <w:rsid w:val="006B0143"/>
    <w:rsid w:val="006B096D"/>
    <w:rsid w:val="006B112E"/>
    <w:rsid w:val="006B172F"/>
    <w:rsid w:val="006B181C"/>
    <w:rsid w:val="006B1927"/>
    <w:rsid w:val="006B1CCC"/>
    <w:rsid w:val="006B21F5"/>
    <w:rsid w:val="006B229E"/>
    <w:rsid w:val="006B241E"/>
    <w:rsid w:val="006B2690"/>
    <w:rsid w:val="006B278D"/>
    <w:rsid w:val="006B28A3"/>
    <w:rsid w:val="006B3DE5"/>
    <w:rsid w:val="006B4729"/>
    <w:rsid w:val="006B497F"/>
    <w:rsid w:val="006B4B02"/>
    <w:rsid w:val="006B4B47"/>
    <w:rsid w:val="006B55F1"/>
    <w:rsid w:val="006B563A"/>
    <w:rsid w:val="006B595F"/>
    <w:rsid w:val="006B5DF2"/>
    <w:rsid w:val="006B5E42"/>
    <w:rsid w:val="006B6A82"/>
    <w:rsid w:val="006B6BE4"/>
    <w:rsid w:val="006B6EC5"/>
    <w:rsid w:val="006B70D7"/>
    <w:rsid w:val="006C0437"/>
    <w:rsid w:val="006C0BDB"/>
    <w:rsid w:val="006C0C41"/>
    <w:rsid w:val="006C12CA"/>
    <w:rsid w:val="006C13CC"/>
    <w:rsid w:val="006C165B"/>
    <w:rsid w:val="006C1809"/>
    <w:rsid w:val="006C208A"/>
    <w:rsid w:val="006C24C8"/>
    <w:rsid w:val="006C2B0A"/>
    <w:rsid w:val="006C2C7D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F22"/>
    <w:rsid w:val="006C609A"/>
    <w:rsid w:val="006C62C0"/>
    <w:rsid w:val="006C6361"/>
    <w:rsid w:val="006C654B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359"/>
    <w:rsid w:val="006D048A"/>
    <w:rsid w:val="006D04A0"/>
    <w:rsid w:val="006D0874"/>
    <w:rsid w:val="006D0CC3"/>
    <w:rsid w:val="006D1EEB"/>
    <w:rsid w:val="006D1F59"/>
    <w:rsid w:val="006D27A6"/>
    <w:rsid w:val="006D2C69"/>
    <w:rsid w:val="006D365B"/>
    <w:rsid w:val="006D379E"/>
    <w:rsid w:val="006D3B77"/>
    <w:rsid w:val="006D410E"/>
    <w:rsid w:val="006D43F3"/>
    <w:rsid w:val="006D4878"/>
    <w:rsid w:val="006D4B26"/>
    <w:rsid w:val="006D58A3"/>
    <w:rsid w:val="006D590F"/>
    <w:rsid w:val="006D5AF4"/>
    <w:rsid w:val="006D5BE4"/>
    <w:rsid w:val="006D699E"/>
    <w:rsid w:val="006D69AB"/>
    <w:rsid w:val="006D6AD9"/>
    <w:rsid w:val="006D6D07"/>
    <w:rsid w:val="006D7840"/>
    <w:rsid w:val="006D7A36"/>
    <w:rsid w:val="006D7AA0"/>
    <w:rsid w:val="006E0027"/>
    <w:rsid w:val="006E0275"/>
    <w:rsid w:val="006E058D"/>
    <w:rsid w:val="006E0CD7"/>
    <w:rsid w:val="006E0F51"/>
    <w:rsid w:val="006E0F96"/>
    <w:rsid w:val="006E13A1"/>
    <w:rsid w:val="006E1EDE"/>
    <w:rsid w:val="006E2259"/>
    <w:rsid w:val="006E2B99"/>
    <w:rsid w:val="006E3384"/>
    <w:rsid w:val="006E3691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375"/>
    <w:rsid w:val="006F05B2"/>
    <w:rsid w:val="006F05FF"/>
    <w:rsid w:val="006F069D"/>
    <w:rsid w:val="006F0966"/>
    <w:rsid w:val="006F09B3"/>
    <w:rsid w:val="006F0D3B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925"/>
    <w:rsid w:val="006F39DD"/>
    <w:rsid w:val="006F3B4A"/>
    <w:rsid w:val="006F3DF8"/>
    <w:rsid w:val="006F3EEB"/>
    <w:rsid w:val="006F4879"/>
    <w:rsid w:val="006F4A77"/>
    <w:rsid w:val="006F4E81"/>
    <w:rsid w:val="006F50BA"/>
    <w:rsid w:val="006F568C"/>
    <w:rsid w:val="006F652D"/>
    <w:rsid w:val="006F65EE"/>
    <w:rsid w:val="006F6AA4"/>
    <w:rsid w:val="006F6C68"/>
    <w:rsid w:val="006F6DBF"/>
    <w:rsid w:val="006F6DFE"/>
    <w:rsid w:val="006F7390"/>
    <w:rsid w:val="006F7A85"/>
    <w:rsid w:val="006F7A9A"/>
    <w:rsid w:val="006F7F90"/>
    <w:rsid w:val="0070002C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30D"/>
    <w:rsid w:val="00702512"/>
    <w:rsid w:val="007027B8"/>
    <w:rsid w:val="00702ABC"/>
    <w:rsid w:val="00703406"/>
    <w:rsid w:val="00703565"/>
    <w:rsid w:val="00703C6A"/>
    <w:rsid w:val="00703EA5"/>
    <w:rsid w:val="00704094"/>
    <w:rsid w:val="007043CF"/>
    <w:rsid w:val="007049EA"/>
    <w:rsid w:val="00704D61"/>
    <w:rsid w:val="00704E10"/>
    <w:rsid w:val="00704E68"/>
    <w:rsid w:val="00705242"/>
    <w:rsid w:val="0070542F"/>
    <w:rsid w:val="0070551B"/>
    <w:rsid w:val="007058D9"/>
    <w:rsid w:val="007059A6"/>
    <w:rsid w:val="007066C5"/>
    <w:rsid w:val="007067EE"/>
    <w:rsid w:val="00706997"/>
    <w:rsid w:val="00706E7B"/>
    <w:rsid w:val="007070B7"/>
    <w:rsid w:val="0070712B"/>
    <w:rsid w:val="007072EF"/>
    <w:rsid w:val="007073E7"/>
    <w:rsid w:val="0070790D"/>
    <w:rsid w:val="00707AFD"/>
    <w:rsid w:val="00707B89"/>
    <w:rsid w:val="00707D3D"/>
    <w:rsid w:val="007105CC"/>
    <w:rsid w:val="00710A43"/>
    <w:rsid w:val="00711117"/>
    <w:rsid w:val="00711167"/>
    <w:rsid w:val="00711417"/>
    <w:rsid w:val="00711760"/>
    <w:rsid w:val="00711ABC"/>
    <w:rsid w:val="00711EEF"/>
    <w:rsid w:val="00712054"/>
    <w:rsid w:val="007129A2"/>
    <w:rsid w:val="00712C9F"/>
    <w:rsid w:val="00712CBE"/>
    <w:rsid w:val="00712D61"/>
    <w:rsid w:val="007131E1"/>
    <w:rsid w:val="007146A4"/>
    <w:rsid w:val="00715795"/>
    <w:rsid w:val="0071584E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449"/>
    <w:rsid w:val="007235C7"/>
    <w:rsid w:val="007236D8"/>
    <w:rsid w:val="00723A28"/>
    <w:rsid w:val="00723BD5"/>
    <w:rsid w:val="00723FDE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A11"/>
    <w:rsid w:val="00726CC1"/>
    <w:rsid w:val="0072703E"/>
    <w:rsid w:val="007272FC"/>
    <w:rsid w:val="0072799C"/>
    <w:rsid w:val="00727A37"/>
    <w:rsid w:val="00727DC7"/>
    <w:rsid w:val="00730283"/>
    <w:rsid w:val="007304C5"/>
    <w:rsid w:val="00730749"/>
    <w:rsid w:val="0073089C"/>
    <w:rsid w:val="007309E4"/>
    <w:rsid w:val="0073151A"/>
    <w:rsid w:val="00731603"/>
    <w:rsid w:val="00731A07"/>
    <w:rsid w:val="00731B87"/>
    <w:rsid w:val="00731F48"/>
    <w:rsid w:val="007325A7"/>
    <w:rsid w:val="007325E0"/>
    <w:rsid w:val="00732669"/>
    <w:rsid w:val="00732726"/>
    <w:rsid w:val="00732F0A"/>
    <w:rsid w:val="0073378D"/>
    <w:rsid w:val="007337D3"/>
    <w:rsid w:val="007339E4"/>
    <w:rsid w:val="00733A17"/>
    <w:rsid w:val="0073434B"/>
    <w:rsid w:val="00734F61"/>
    <w:rsid w:val="0073505D"/>
    <w:rsid w:val="00735F62"/>
    <w:rsid w:val="007366E8"/>
    <w:rsid w:val="00736A4C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9AD"/>
    <w:rsid w:val="00741A68"/>
    <w:rsid w:val="007428A8"/>
    <w:rsid w:val="00742B02"/>
    <w:rsid w:val="00742C6E"/>
    <w:rsid w:val="00742C96"/>
    <w:rsid w:val="00742DA3"/>
    <w:rsid w:val="00742DC4"/>
    <w:rsid w:val="00743350"/>
    <w:rsid w:val="00743640"/>
    <w:rsid w:val="00743722"/>
    <w:rsid w:val="00743C78"/>
    <w:rsid w:val="00743CF4"/>
    <w:rsid w:val="007447BC"/>
    <w:rsid w:val="0074485E"/>
    <w:rsid w:val="0074489F"/>
    <w:rsid w:val="0074527B"/>
    <w:rsid w:val="00745934"/>
    <w:rsid w:val="0074596E"/>
    <w:rsid w:val="00745C27"/>
    <w:rsid w:val="00745C39"/>
    <w:rsid w:val="00745CF2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A1E"/>
    <w:rsid w:val="00750A9A"/>
    <w:rsid w:val="00750B04"/>
    <w:rsid w:val="00751001"/>
    <w:rsid w:val="007513D9"/>
    <w:rsid w:val="00751549"/>
    <w:rsid w:val="0075172B"/>
    <w:rsid w:val="0075197D"/>
    <w:rsid w:val="00751D90"/>
    <w:rsid w:val="00751F88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6DC"/>
    <w:rsid w:val="0075584C"/>
    <w:rsid w:val="00755F03"/>
    <w:rsid w:val="0075624D"/>
    <w:rsid w:val="0075638D"/>
    <w:rsid w:val="007568EB"/>
    <w:rsid w:val="00756B44"/>
    <w:rsid w:val="00756DDF"/>
    <w:rsid w:val="00756E31"/>
    <w:rsid w:val="0075710E"/>
    <w:rsid w:val="00757286"/>
    <w:rsid w:val="00757385"/>
    <w:rsid w:val="00757722"/>
    <w:rsid w:val="00757E87"/>
    <w:rsid w:val="00760DF4"/>
    <w:rsid w:val="00760F52"/>
    <w:rsid w:val="007610F7"/>
    <w:rsid w:val="00761139"/>
    <w:rsid w:val="00761982"/>
    <w:rsid w:val="00762182"/>
    <w:rsid w:val="007621B3"/>
    <w:rsid w:val="00762399"/>
    <w:rsid w:val="007627C8"/>
    <w:rsid w:val="007629FB"/>
    <w:rsid w:val="00762D4C"/>
    <w:rsid w:val="00762DD3"/>
    <w:rsid w:val="00763675"/>
    <w:rsid w:val="0076378E"/>
    <w:rsid w:val="00763803"/>
    <w:rsid w:val="00763A81"/>
    <w:rsid w:val="00763C0F"/>
    <w:rsid w:val="00763D97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6B4"/>
    <w:rsid w:val="0076582C"/>
    <w:rsid w:val="00765D90"/>
    <w:rsid w:val="00765EAA"/>
    <w:rsid w:val="007660F7"/>
    <w:rsid w:val="00766B9D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7EF"/>
    <w:rsid w:val="00770895"/>
    <w:rsid w:val="00770AA3"/>
    <w:rsid w:val="00770AF2"/>
    <w:rsid w:val="007710E2"/>
    <w:rsid w:val="007711F6"/>
    <w:rsid w:val="007712FB"/>
    <w:rsid w:val="007716A0"/>
    <w:rsid w:val="00771961"/>
    <w:rsid w:val="00771FCA"/>
    <w:rsid w:val="0077220C"/>
    <w:rsid w:val="00772836"/>
    <w:rsid w:val="00772BCE"/>
    <w:rsid w:val="00772E97"/>
    <w:rsid w:val="007731C9"/>
    <w:rsid w:val="00774054"/>
    <w:rsid w:val="0077479C"/>
    <w:rsid w:val="007748E2"/>
    <w:rsid w:val="0077507B"/>
    <w:rsid w:val="0077517D"/>
    <w:rsid w:val="007755F5"/>
    <w:rsid w:val="00775C54"/>
    <w:rsid w:val="00775FCC"/>
    <w:rsid w:val="00776666"/>
    <w:rsid w:val="00776D3A"/>
    <w:rsid w:val="00776E8A"/>
    <w:rsid w:val="007776FF"/>
    <w:rsid w:val="007778FB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D8"/>
    <w:rsid w:val="00783913"/>
    <w:rsid w:val="00783FD8"/>
    <w:rsid w:val="00784535"/>
    <w:rsid w:val="00784A0C"/>
    <w:rsid w:val="00784EDA"/>
    <w:rsid w:val="00784F9E"/>
    <w:rsid w:val="007853BF"/>
    <w:rsid w:val="0078540C"/>
    <w:rsid w:val="00785D88"/>
    <w:rsid w:val="00785E33"/>
    <w:rsid w:val="00785FF1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114"/>
    <w:rsid w:val="007902C4"/>
    <w:rsid w:val="0079069A"/>
    <w:rsid w:val="00790EDE"/>
    <w:rsid w:val="0079141B"/>
    <w:rsid w:val="00791513"/>
    <w:rsid w:val="00791685"/>
    <w:rsid w:val="00792328"/>
    <w:rsid w:val="007923E5"/>
    <w:rsid w:val="007929E3"/>
    <w:rsid w:val="00792AF7"/>
    <w:rsid w:val="00792F4C"/>
    <w:rsid w:val="00793708"/>
    <w:rsid w:val="00793A93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356"/>
    <w:rsid w:val="0079752A"/>
    <w:rsid w:val="00797CDE"/>
    <w:rsid w:val="00797F1E"/>
    <w:rsid w:val="007A03E4"/>
    <w:rsid w:val="007A059C"/>
    <w:rsid w:val="007A068C"/>
    <w:rsid w:val="007A086B"/>
    <w:rsid w:val="007A0A73"/>
    <w:rsid w:val="007A0EA4"/>
    <w:rsid w:val="007A1067"/>
    <w:rsid w:val="007A1BDC"/>
    <w:rsid w:val="007A23D9"/>
    <w:rsid w:val="007A2887"/>
    <w:rsid w:val="007A2BDD"/>
    <w:rsid w:val="007A305C"/>
    <w:rsid w:val="007A313A"/>
    <w:rsid w:val="007A323D"/>
    <w:rsid w:val="007A32A8"/>
    <w:rsid w:val="007A3E52"/>
    <w:rsid w:val="007A45DA"/>
    <w:rsid w:val="007A4735"/>
    <w:rsid w:val="007A4B95"/>
    <w:rsid w:val="007A4C1F"/>
    <w:rsid w:val="007A4CD3"/>
    <w:rsid w:val="007A5292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40A"/>
    <w:rsid w:val="007B0558"/>
    <w:rsid w:val="007B059F"/>
    <w:rsid w:val="007B079B"/>
    <w:rsid w:val="007B095F"/>
    <w:rsid w:val="007B0C99"/>
    <w:rsid w:val="007B1928"/>
    <w:rsid w:val="007B1AE9"/>
    <w:rsid w:val="007B1C36"/>
    <w:rsid w:val="007B1C8A"/>
    <w:rsid w:val="007B31A1"/>
    <w:rsid w:val="007B34CB"/>
    <w:rsid w:val="007B3614"/>
    <w:rsid w:val="007B375A"/>
    <w:rsid w:val="007B3F38"/>
    <w:rsid w:val="007B49F8"/>
    <w:rsid w:val="007B4AE4"/>
    <w:rsid w:val="007B5208"/>
    <w:rsid w:val="007B577F"/>
    <w:rsid w:val="007B57AD"/>
    <w:rsid w:val="007B5820"/>
    <w:rsid w:val="007B5872"/>
    <w:rsid w:val="007B5B97"/>
    <w:rsid w:val="007B62C9"/>
    <w:rsid w:val="007B66E3"/>
    <w:rsid w:val="007B6B07"/>
    <w:rsid w:val="007B6C42"/>
    <w:rsid w:val="007B7350"/>
    <w:rsid w:val="007B77BA"/>
    <w:rsid w:val="007B7B9A"/>
    <w:rsid w:val="007B7BD2"/>
    <w:rsid w:val="007B7F2E"/>
    <w:rsid w:val="007C01BE"/>
    <w:rsid w:val="007C0E48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D7F"/>
    <w:rsid w:val="007C3DA2"/>
    <w:rsid w:val="007C475D"/>
    <w:rsid w:val="007C4792"/>
    <w:rsid w:val="007C4C1D"/>
    <w:rsid w:val="007C5068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45E"/>
    <w:rsid w:val="007D0729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6B0"/>
    <w:rsid w:val="007D2BFA"/>
    <w:rsid w:val="007D2C84"/>
    <w:rsid w:val="007D3110"/>
    <w:rsid w:val="007D33AA"/>
    <w:rsid w:val="007D489B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7970"/>
    <w:rsid w:val="007D7BA9"/>
    <w:rsid w:val="007D7E43"/>
    <w:rsid w:val="007E0A4C"/>
    <w:rsid w:val="007E0AC8"/>
    <w:rsid w:val="007E0BAE"/>
    <w:rsid w:val="007E1185"/>
    <w:rsid w:val="007E13DC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E1B"/>
    <w:rsid w:val="007E4EA0"/>
    <w:rsid w:val="007E4EE4"/>
    <w:rsid w:val="007E5472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991"/>
    <w:rsid w:val="007E6B99"/>
    <w:rsid w:val="007E6EBD"/>
    <w:rsid w:val="007E71C6"/>
    <w:rsid w:val="007E74C5"/>
    <w:rsid w:val="007E7971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697"/>
    <w:rsid w:val="007F26E7"/>
    <w:rsid w:val="007F2B87"/>
    <w:rsid w:val="007F2D44"/>
    <w:rsid w:val="007F3589"/>
    <w:rsid w:val="007F3ADC"/>
    <w:rsid w:val="007F3E23"/>
    <w:rsid w:val="007F40C3"/>
    <w:rsid w:val="007F436E"/>
    <w:rsid w:val="007F4521"/>
    <w:rsid w:val="007F4786"/>
    <w:rsid w:val="007F4AF2"/>
    <w:rsid w:val="007F4D10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79C"/>
    <w:rsid w:val="007F6852"/>
    <w:rsid w:val="007F69CB"/>
    <w:rsid w:val="007F6AF4"/>
    <w:rsid w:val="007F6D3E"/>
    <w:rsid w:val="007F704E"/>
    <w:rsid w:val="007F77A2"/>
    <w:rsid w:val="007F792A"/>
    <w:rsid w:val="007F7966"/>
    <w:rsid w:val="007F7AB8"/>
    <w:rsid w:val="007F7B6F"/>
    <w:rsid w:val="0080037F"/>
    <w:rsid w:val="008008F9"/>
    <w:rsid w:val="00800B4A"/>
    <w:rsid w:val="00800FC6"/>
    <w:rsid w:val="0080162E"/>
    <w:rsid w:val="00801D73"/>
    <w:rsid w:val="008026E7"/>
    <w:rsid w:val="00802A03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36C"/>
    <w:rsid w:val="00805495"/>
    <w:rsid w:val="00805603"/>
    <w:rsid w:val="00805BB3"/>
    <w:rsid w:val="00805EEA"/>
    <w:rsid w:val="00805FA9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F33"/>
    <w:rsid w:val="00807F81"/>
    <w:rsid w:val="00810286"/>
    <w:rsid w:val="00810A94"/>
    <w:rsid w:val="00810B68"/>
    <w:rsid w:val="00810BA7"/>
    <w:rsid w:val="00811099"/>
    <w:rsid w:val="00811A02"/>
    <w:rsid w:val="00811A59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C9D"/>
    <w:rsid w:val="00813EFA"/>
    <w:rsid w:val="008140A3"/>
    <w:rsid w:val="008141AA"/>
    <w:rsid w:val="00815357"/>
    <w:rsid w:val="008157D4"/>
    <w:rsid w:val="00815B04"/>
    <w:rsid w:val="00815F32"/>
    <w:rsid w:val="00816192"/>
    <w:rsid w:val="008163FD"/>
    <w:rsid w:val="00816F02"/>
    <w:rsid w:val="00816F03"/>
    <w:rsid w:val="00817071"/>
    <w:rsid w:val="00817294"/>
    <w:rsid w:val="008172FF"/>
    <w:rsid w:val="00817624"/>
    <w:rsid w:val="008179E1"/>
    <w:rsid w:val="00817C53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B19"/>
    <w:rsid w:val="00822CB1"/>
    <w:rsid w:val="008230A0"/>
    <w:rsid w:val="0082326F"/>
    <w:rsid w:val="008232F4"/>
    <w:rsid w:val="0082336E"/>
    <w:rsid w:val="008234EC"/>
    <w:rsid w:val="008238B9"/>
    <w:rsid w:val="00824479"/>
    <w:rsid w:val="008244A2"/>
    <w:rsid w:val="0082456F"/>
    <w:rsid w:val="0082493E"/>
    <w:rsid w:val="008253D8"/>
    <w:rsid w:val="00825951"/>
    <w:rsid w:val="00825D27"/>
    <w:rsid w:val="00826021"/>
    <w:rsid w:val="00826227"/>
    <w:rsid w:val="00826702"/>
    <w:rsid w:val="00826722"/>
    <w:rsid w:val="0082686B"/>
    <w:rsid w:val="00826A05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1B7"/>
    <w:rsid w:val="00832A72"/>
    <w:rsid w:val="00832D4A"/>
    <w:rsid w:val="00832FC6"/>
    <w:rsid w:val="008334A1"/>
    <w:rsid w:val="008334D9"/>
    <w:rsid w:val="0083354C"/>
    <w:rsid w:val="008336EC"/>
    <w:rsid w:val="008339C7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693"/>
    <w:rsid w:val="00837750"/>
    <w:rsid w:val="008377C7"/>
    <w:rsid w:val="0083789E"/>
    <w:rsid w:val="00837BEC"/>
    <w:rsid w:val="00837D43"/>
    <w:rsid w:val="008404C9"/>
    <w:rsid w:val="0084180F"/>
    <w:rsid w:val="00842163"/>
    <w:rsid w:val="00842329"/>
    <w:rsid w:val="00842498"/>
    <w:rsid w:val="0084265F"/>
    <w:rsid w:val="00842727"/>
    <w:rsid w:val="0084293D"/>
    <w:rsid w:val="00843483"/>
    <w:rsid w:val="0084350C"/>
    <w:rsid w:val="00843561"/>
    <w:rsid w:val="008440DB"/>
    <w:rsid w:val="008443AA"/>
    <w:rsid w:val="0084452D"/>
    <w:rsid w:val="00844693"/>
    <w:rsid w:val="00845031"/>
    <w:rsid w:val="00845428"/>
    <w:rsid w:val="00845AED"/>
    <w:rsid w:val="00846185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5370"/>
    <w:rsid w:val="00855861"/>
    <w:rsid w:val="0085601E"/>
    <w:rsid w:val="00856192"/>
    <w:rsid w:val="00856387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F21"/>
    <w:rsid w:val="008610E5"/>
    <w:rsid w:val="00861955"/>
    <w:rsid w:val="00861BCA"/>
    <w:rsid w:val="00861E67"/>
    <w:rsid w:val="00861E6A"/>
    <w:rsid w:val="008620BD"/>
    <w:rsid w:val="00862325"/>
    <w:rsid w:val="008624A5"/>
    <w:rsid w:val="00862612"/>
    <w:rsid w:val="008628EB"/>
    <w:rsid w:val="00862B79"/>
    <w:rsid w:val="00862C77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CB"/>
    <w:rsid w:val="00864D5D"/>
    <w:rsid w:val="00864FE2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67C06"/>
    <w:rsid w:val="0087024B"/>
    <w:rsid w:val="008706EA"/>
    <w:rsid w:val="00870D0F"/>
    <w:rsid w:val="00870F3E"/>
    <w:rsid w:val="0087110F"/>
    <w:rsid w:val="0087189B"/>
    <w:rsid w:val="008718B5"/>
    <w:rsid w:val="00871DC5"/>
    <w:rsid w:val="00871ED9"/>
    <w:rsid w:val="00871F86"/>
    <w:rsid w:val="00872453"/>
    <w:rsid w:val="008726EF"/>
    <w:rsid w:val="0087280E"/>
    <w:rsid w:val="0087291D"/>
    <w:rsid w:val="00872AD6"/>
    <w:rsid w:val="0087329B"/>
    <w:rsid w:val="0087366A"/>
    <w:rsid w:val="0087457C"/>
    <w:rsid w:val="00874875"/>
    <w:rsid w:val="00874AD2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73E"/>
    <w:rsid w:val="00876839"/>
    <w:rsid w:val="008768DF"/>
    <w:rsid w:val="00876A61"/>
    <w:rsid w:val="00876CA6"/>
    <w:rsid w:val="00877553"/>
    <w:rsid w:val="0087777C"/>
    <w:rsid w:val="00877981"/>
    <w:rsid w:val="008779D6"/>
    <w:rsid w:val="00877AA4"/>
    <w:rsid w:val="00877ADB"/>
    <w:rsid w:val="00877B38"/>
    <w:rsid w:val="00877DC6"/>
    <w:rsid w:val="008802FF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3063"/>
    <w:rsid w:val="008836FF"/>
    <w:rsid w:val="00883978"/>
    <w:rsid w:val="00883A88"/>
    <w:rsid w:val="0088454B"/>
    <w:rsid w:val="008849F8"/>
    <w:rsid w:val="00884C82"/>
    <w:rsid w:val="0088588A"/>
    <w:rsid w:val="00885DC7"/>
    <w:rsid w:val="00886B0A"/>
    <w:rsid w:val="00886DDB"/>
    <w:rsid w:val="00886E18"/>
    <w:rsid w:val="00887358"/>
    <w:rsid w:val="00887800"/>
    <w:rsid w:val="00890152"/>
    <w:rsid w:val="008907C5"/>
    <w:rsid w:val="00890975"/>
    <w:rsid w:val="00891CD3"/>
    <w:rsid w:val="00892A7C"/>
    <w:rsid w:val="00892BD0"/>
    <w:rsid w:val="00892CBC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56FB"/>
    <w:rsid w:val="008959C2"/>
    <w:rsid w:val="00895CB0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E63"/>
    <w:rsid w:val="008A1744"/>
    <w:rsid w:val="008A1DB8"/>
    <w:rsid w:val="008A2497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DE6"/>
    <w:rsid w:val="008A56EE"/>
    <w:rsid w:val="008A691F"/>
    <w:rsid w:val="008A6DBD"/>
    <w:rsid w:val="008A7546"/>
    <w:rsid w:val="008A7573"/>
    <w:rsid w:val="008A7CBB"/>
    <w:rsid w:val="008A7EC8"/>
    <w:rsid w:val="008A7ED6"/>
    <w:rsid w:val="008B00B8"/>
    <w:rsid w:val="008B08F1"/>
    <w:rsid w:val="008B0A95"/>
    <w:rsid w:val="008B0F0C"/>
    <w:rsid w:val="008B1115"/>
    <w:rsid w:val="008B16AD"/>
    <w:rsid w:val="008B1750"/>
    <w:rsid w:val="008B181D"/>
    <w:rsid w:val="008B1892"/>
    <w:rsid w:val="008B1A90"/>
    <w:rsid w:val="008B1D8D"/>
    <w:rsid w:val="008B1E0E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F09"/>
    <w:rsid w:val="008B435F"/>
    <w:rsid w:val="008B4477"/>
    <w:rsid w:val="008B45C8"/>
    <w:rsid w:val="008B546C"/>
    <w:rsid w:val="008B569A"/>
    <w:rsid w:val="008B58B1"/>
    <w:rsid w:val="008B58E7"/>
    <w:rsid w:val="008B5C1E"/>
    <w:rsid w:val="008B5CCC"/>
    <w:rsid w:val="008B5D43"/>
    <w:rsid w:val="008B61DC"/>
    <w:rsid w:val="008B6308"/>
    <w:rsid w:val="008B669B"/>
    <w:rsid w:val="008B68FE"/>
    <w:rsid w:val="008B6F7E"/>
    <w:rsid w:val="008B73A6"/>
    <w:rsid w:val="008B77E4"/>
    <w:rsid w:val="008B7A46"/>
    <w:rsid w:val="008B7E89"/>
    <w:rsid w:val="008C0152"/>
    <w:rsid w:val="008C04DA"/>
    <w:rsid w:val="008C0B9F"/>
    <w:rsid w:val="008C0FEA"/>
    <w:rsid w:val="008C1077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99"/>
    <w:rsid w:val="008C5B35"/>
    <w:rsid w:val="008C5C35"/>
    <w:rsid w:val="008C5C4E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6F8"/>
    <w:rsid w:val="008D04F0"/>
    <w:rsid w:val="008D0885"/>
    <w:rsid w:val="008D0EA5"/>
    <w:rsid w:val="008D1773"/>
    <w:rsid w:val="008D1BB2"/>
    <w:rsid w:val="008D1E62"/>
    <w:rsid w:val="008D23BA"/>
    <w:rsid w:val="008D267A"/>
    <w:rsid w:val="008D290A"/>
    <w:rsid w:val="008D3087"/>
    <w:rsid w:val="008D3158"/>
    <w:rsid w:val="008D3192"/>
    <w:rsid w:val="008D358F"/>
    <w:rsid w:val="008D36B2"/>
    <w:rsid w:val="008D37FD"/>
    <w:rsid w:val="008D385F"/>
    <w:rsid w:val="008D3864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691"/>
    <w:rsid w:val="008D5943"/>
    <w:rsid w:val="008D5A48"/>
    <w:rsid w:val="008D61BE"/>
    <w:rsid w:val="008D6A97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62D"/>
    <w:rsid w:val="008E0E5A"/>
    <w:rsid w:val="008E0FB3"/>
    <w:rsid w:val="008E140C"/>
    <w:rsid w:val="008E1552"/>
    <w:rsid w:val="008E15E8"/>
    <w:rsid w:val="008E187B"/>
    <w:rsid w:val="008E1ED8"/>
    <w:rsid w:val="008E1FDC"/>
    <w:rsid w:val="008E2443"/>
    <w:rsid w:val="008E2570"/>
    <w:rsid w:val="008E3233"/>
    <w:rsid w:val="008E3297"/>
    <w:rsid w:val="008E3416"/>
    <w:rsid w:val="008E3860"/>
    <w:rsid w:val="008E3909"/>
    <w:rsid w:val="008E3A22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80C"/>
    <w:rsid w:val="008E6934"/>
    <w:rsid w:val="008E6CE2"/>
    <w:rsid w:val="008E72F5"/>
    <w:rsid w:val="008E7331"/>
    <w:rsid w:val="008E73D0"/>
    <w:rsid w:val="008E7763"/>
    <w:rsid w:val="008E7ABE"/>
    <w:rsid w:val="008E7C21"/>
    <w:rsid w:val="008E7DDE"/>
    <w:rsid w:val="008F001C"/>
    <w:rsid w:val="008F042C"/>
    <w:rsid w:val="008F043B"/>
    <w:rsid w:val="008F057E"/>
    <w:rsid w:val="008F09F4"/>
    <w:rsid w:val="008F0ADD"/>
    <w:rsid w:val="008F1326"/>
    <w:rsid w:val="008F21F7"/>
    <w:rsid w:val="008F271A"/>
    <w:rsid w:val="008F289B"/>
    <w:rsid w:val="008F298F"/>
    <w:rsid w:val="008F29F4"/>
    <w:rsid w:val="008F2AFE"/>
    <w:rsid w:val="008F2C81"/>
    <w:rsid w:val="008F2D22"/>
    <w:rsid w:val="008F3092"/>
    <w:rsid w:val="008F3C2B"/>
    <w:rsid w:val="008F3EF0"/>
    <w:rsid w:val="008F4823"/>
    <w:rsid w:val="008F4CD7"/>
    <w:rsid w:val="008F4D8B"/>
    <w:rsid w:val="008F5802"/>
    <w:rsid w:val="008F5E6B"/>
    <w:rsid w:val="008F5EA6"/>
    <w:rsid w:val="008F5F9C"/>
    <w:rsid w:val="008F623F"/>
    <w:rsid w:val="008F64D3"/>
    <w:rsid w:val="008F6B56"/>
    <w:rsid w:val="008F6C5A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BA6"/>
    <w:rsid w:val="00901D4C"/>
    <w:rsid w:val="009029D7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384"/>
    <w:rsid w:val="0090585E"/>
    <w:rsid w:val="009058E8"/>
    <w:rsid w:val="0090643F"/>
    <w:rsid w:val="00906581"/>
    <w:rsid w:val="0090701C"/>
    <w:rsid w:val="0090702B"/>
    <w:rsid w:val="009077A4"/>
    <w:rsid w:val="009079AD"/>
    <w:rsid w:val="00907A19"/>
    <w:rsid w:val="00907F25"/>
    <w:rsid w:val="00910259"/>
    <w:rsid w:val="0091029C"/>
    <w:rsid w:val="009102F2"/>
    <w:rsid w:val="00910B38"/>
    <w:rsid w:val="009115C6"/>
    <w:rsid w:val="00911B25"/>
    <w:rsid w:val="00911B76"/>
    <w:rsid w:val="00911C36"/>
    <w:rsid w:val="00912505"/>
    <w:rsid w:val="0091269D"/>
    <w:rsid w:val="00913013"/>
    <w:rsid w:val="0091396C"/>
    <w:rsid w:val="00913DA9"/>
    <w:rsid w:val="00913F2B"/>
    <w:rsid w:val="00914651"/>
    <w:rsid w:val="009147C0"/>
    <w:rsid w:val="00914DF9"/>
    <w:rsid w:val="009157EF"/>
    <w:rsid w:val="009158D8"/>
    <w:rsid w:val="009160BB"/>
    <w:rsid w:val="00916859"/>
    <w:rsid w:val="00916DED"/>
    <w:rsid w:val="0091706D"/>
    <w:rsid w:val="0091713C"/>
    <w:rsid w:val="00917836"/>
    <w:rsid w:val="0091788A"/>
    <w:rsid w:val="00917C75"/>
    <w:rsid w:val="00917CE5"/>
    <w:rsid w:val="00917D6D"/>
    <w:rsid w:val="00917E10"/>
    <w:rsid w:val="00920B09"/>
    <w:rsid w:val="00920D26"/>
    <w:rsid w:val="0092199F"/>
    <w:rsid w:val="00921BB6"/>
    <w:rsid w:val="00921D00"/>
    <w:rsid w:val="00921E5B"/>
    <w:rsid w:val="00921F39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303E2"/>
    <w:rsid w:val="009304E8"/>
    <w:rsid w:val="00931661"/>
    <w:rsid w:val="009316DC"/>
    <w:rsid w:val="00932016"/>
    <w:rsid w:val="009320D5"/>
    <w:rsid w:val="0093213F"/>
    <w:rsid w:val="0093233E"/>
    <w:rsid w:val="009324C0"/>
    <w:rsid w:val="009324CF"/>
    <w:rsid w:val="009327FD"/>
    <w:rsid w:val="00932AF2"/>
    <w:rsid w:val="00932D90"/>
    <w:rsid w:val="00932DD7"/>
    <w:rsid w:val="00933914"/>
    <w:rsid w:val="009339A7"/>
    <w:rsid w:val="00933C27"/>
    <w:rsid w:val="00933C8F"/>
    <w:rsid w:val="00933EE4"/>
    <w:rsid w:val="009341EE"/>
    <w:rsid w:val="00934D3E"/>
    <w:rsid w:val="00934EDE"/>
    <w:rsid w:val="0093504E"/>
    <w:rsid w:val="009352DC"/>
    <w:rsid w:val="009356BB"/>
    <w:rsid w:val="00935DE3"/>
    <w:rsid w:val="00936159"/>
    <w:rsid w:val="00936AFC"/>
    <w:rsid w:val="009370CE"/>
    <w:rsid w:val="009374C2"/>
    <w:rsid w:val="00937A43"/>
    <w:rsid w:val="00937A8E"/>
    <w:rsid w:val="00937BBD"/>
    <w:rsid w:val="00937DB1"/>
    <w:rsid w:val="00937F5C"/>
    <w:rsid w:val="0094034A"/>
    <w:rsid w:val="00940853"/>
    <w:rsid w:val="0094095F"/>
    <w:rsid w:val="00940D2B"/>
    <w:rsid w:val="00941B20"/>
    <w:rsid w:val="00941C9E"/>
    <w:rsid w:val="0094201C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C8"/>
    <w:rsid w:val="00944F4D"/>
    <w:rsid w:val="00945451"/>
    <w:rsid w:val="0094595E"/>
    <w:rsid w:val="00945B38"/>
    <w:rsid w:val="00945B8C"/>
    <w:rsid w:val="00945E0B"/>
    <w:rsid w:val="00946472"/>
    <w:rsid w:val="00946544"/>
    <w:rsid w:val="009466B6"/>
    <w:rsid w:val="009466BD"/>
    <w:rsid w:val="009473F9"/>
    <w:rsid w:val="0094756D"/>
    <w:rsid w:val="0094772D"/>
    <w:rsid w:val="00947E22"/>
    <w:rsid w:val="00947F95"/>
    <w:rsid w:val="009502FA"/>
    <w:rsid w:val="009506E3"/>
    <w:rsid w:val="0095078C"/>
    <w:rsid w:val="00950AC5"/>
    <w:rsid w:val="00950E48"/>
    <w:rsid w:val="009513C9"/>
    <w:rsid w:val="00951841"/>
    <w:rsid w:val="00951BFC"/>
    <w:rsid w:val="00952088"/>
    <w:rsid w:val="00952149"/>
    <w:rsid w:val="009526EF"/>
    <w:rsid w:val="009528FA"/>
    <w:rsid w:val="00952A39"/>
    <w:rsid w:val="00952C50"/>
    <w:rsid w:val="00952D52"/>
    <w:rsid w:val="009531B0"/>
    <w:rsid w:val="00953CE0"/>
    <w:rsid w:val="00953F1E"/>
    <w:rsid w:val="00954AFC"/>
    <w:rsid w:val="00954B92"/>
    <w:rsid w:val="00954E94"/>
    <w:rsid w:val="0095504F"/>
    <w:rsid w:val="00955625"/>
    <w:rsid w:val="00955B11"/>
    <w:rsid w:val="00955C75"/>
    <w:rsid w:val="00955D09"/>
    <w:rsid w:val="00955F4F"/>
    <w:rsid w:val="00955F6A"/>
    <w:rsid w:val="00955F91"/>
    <w:rsid w:val="00956A45"/>
    <w:rsid w:val="00956D5E"/>
    <w:rsid w:val="00957241"/>
    <w:rsid w:val="009574D9"/>
    <w:rsid w:val="009576AB"/>
    <w:rsid w:val="00957C30"/>
    <w:rsid w:val="00957F1C"/>
    <w:rsid w:val="00960091"/>
    <w:rsid w:val="009604C8"/>
    <w:rsid w:val="009607E3"/>
    <w:rsid w:val="00960C20"/>
    <w:rsid w:val="00961D31"/>
    <w:rsid w:val="00961F3B"/>
    <w:rsid w:val="00962111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401"/>
    <w:rsid w:val="009646F1"/>
    <w:rsid w:val="00965008"/>
    <w:rsid w:val="00965175"/>
    <w:rsid w:val="009652A3"/>
    <w:rsid w:val="00965719"/>
    <w:rsid w:val="00965BAD"/>
    <w:rsid w:val="00965CFE"/>
    <w:rsid w:val="00966298"/>
    <w:rsid w:val="009664F3"/>
    <w:rsid w:val="0096676A"/>
    <w:rsid w:val="009668B0"/>
    <w:rsid w:val="00966D38"/>
    <w:rsid w:val="00967632"/>
    <w:rsid w:val="009676DC"/>
    <w:rsid w:val="00967A0D"/>
    <w:rsid w:val="00970152"/>
    <w:rsid w:val="00970992"/>
    <w:rsid w:val="00970BEA"/>
    <w:rsid w:val="00971214"/>
    <w:rsid w:val="0097134D"/>
    <w:rsid w:val="009717F3"/>
    <w:rsid w:val="00971D77"/>
    <w:rsid w:val="00972117"/>
    <w:rsid w:val="00972BA2"/>
    <w:rsid w:val="009731C1"/>
    <w:rsid w:val="00973635"/>
    <w:rsid w:val="009741D8"/>
    <w:rsid w:val="0097430D"/>
    <w:rsid w:val="00974643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80389"/>
    <w:rsid w:val="009803CB"/>
    <w:rsid w:val="00980402"/>
    <w:rsid w:val="00980A3F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EA"/>
    <w:rsid w:val="00985ABE"/>
    <w:rsid w:val="00985BA7"/>
    <w:rsid w:val="00986670"/>
    <w:rsid w:val="0098782E"/>
    <w:rsid w:val="00987853"/>
    <w:rsid w:val="009901BC"/>
    <w:rsid w:val="0099043F"/>
    <w:rsid w:val="00990458"/>
    <w:rsid w:val="0099067A"/>
    <w:rsid w:val="009911C5"/>
    <w:rsid w:val="00991200"/>
    <w:rsid w:val="0099139B"/>
    <w:rsid w:val="00991804"/>
    <w:rsid w:val="00991AFA"/>
    <w:rsid w:val="00992095"/>
    <w:rsid w:val="00992268"/>
    <w:rsid w:val="00992FD5"/>
    <w:rsid w:val="00993222"/>
    <w:rsid w:val="00993368"/>
    <w:rsid w:val="009943B7"/>
    <w:rsid w:val="00994574"/>
    <w:rsid w:val="00994FDA"/>
    <w:rsid w:val="009952A5"/>
    <w:rsid w:val="009954D0"/>
    <w:rsid w:val="009958B4"/>
    <w:rsid w:val="0099608D"/>
    <w:rsid w:val="00996320"/>
    <w:rsid w:val="00996350"/>
    <w:rsid w:val="00996AA1"/>
    <w:rsid w:val="00997312"/>
    <w:rsid w:val="00997454"/>
    <w:rsid w:val="0099768B"/>
    <w:rsid w:val="00997C3E"/>
    <w:rsid w:val="00997CDE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14F"/>
    <w:rsid w:val="009A22DD"/>
    <w:rsid w:val="009A259F"/>
    <w:rsid w:val="009A28BD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A4B"/>
    <w:rsid w:val="009A4CE3"/>
    <w:rsid w:val="009A4CFE"/>
    <w:rsid w:val="009A52E3"/>
    <w:rsid w:val="009A596C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69E"/>
    <w:rsid w:val="009B17F1"/>
    <w:rsid w:val="009B1AD7"/>
    <w:rsid w:val="009B1BA2"/>
    <w:rsid w:val="009B1CE8"/>
    <w:rsid w:val="009B209D"/>
    <w:rsid w:val="009B2940"/>
    <w:rsid w:val="009B2AC6"/>
    <w:rsid w:val="009B3019"/>
    <w:rsid w:val="009B3953"/>
    <w:rsid w:val="009B3E06"/>
    <w:rsid w:val="009B4623"/>
    <w:rsid w:val="009B4957"/>
    <w:rsid w:val="009B4FDF"/>
    <w:rsid w:val="009B52B4"/>
    <w:rsid w:val="009B561A"/>
    <w:rsid w:val="009B5E5C"/>
    <w:rsid w:val="009B5F3F"/>
    <w:rsid w:val="009B61F7"/>
    <w:rsid w:val="009B65D7"/>
    <w:rsid w:val="009B6671"/>
    <w:rsid w:val="009B69F5"/>
    <w:rsid w:val="009B6E7F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20A1"/>
    <w:rsid w:val="009C21A9"/>
    <w:rsid w:val="009C2375"/>
    <w:rsid w:val="009C26A9"/>
    <w:rsid w:val="009C2853"/>
    <w:rsid w:val="009C2EDB"/>
    <w:rsid w:val="009C315F"/>
    <w:rsid w:val="009C394A"/>
    <w:rsid w:val="009C3C27"/>
    <w:rsid w:val="009C4857"/>
    <w:rsid w:val="009C4C3C"/>
    <w:rsid w:val="009C4CC1"/>
    <w:rsid w:val="009C51AF"/>
    <w:rsid w:val="009C559D"/>
    <w:rsid w:val="009C5E4D"/>
    <w:rsid w:val="009C6636"/>
    <w:rsid w:val="009C6B3E"/>
    <w:rsid w:val="009C6D05"/>
    <w:rsid w:val="009C6E59"/>
    <w:rsid w:val="009C6F3A"/>
    <w:rsid w:val="009C7452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435"/>
    <w:rsid w:val="009D1C24"/>
    <w:rsid w:val="009D208D"/>
    <w:rsid w:val="009D25D6"/>
    <w:rsid w:val="009D260A"/>
    <w:rsid w:val="009D27DE"/>
    <w:rsid w:val="009D2BB1"/>
    <w:rsid w:val="009D2F97"/>
    <w:rsid w:val="009D30A3"/>
    <w:rsid w:val="009D351B"/>
    <w:rsid w:val="009D362C"/>
    <w:rsid w:val="009D3DB5"/>
    <w:rsid w:val="009D46E0"/>
    <w:rsid w:val="009D486D"/>
    <w:rsid w:val="009D531A"/>
    <w:rsid w:val="009D538C"/>
    <w:rsid w:val="009D5416"/>
    <w:rsid w:val="009D554D"/>
    <w:rsid w:val="009D5622"/>
    <w:rsid w:val="009D5A04"/>
    <w:rsid w:val="009D5A25"/>
    <w:rsid w:val="009D5CB6"/>
    <w:rsid w:val="009D62E1"/>
    <w:rsid w:val="009D66BE"/>
    <w:rsid w:val="009D6E01"/>
    <w:rsid w:val="009D71E4"/>
    <w:rsid w:val="009D7CA1"/>
    <w:rsid w:val="009D7E57"/>
    <w:rsid w:val="009E0504"/>
    <w:rsid w:val="009E09F8"/>
    <w:rsid w:val="009E0B74"/>
    <w:rsid w:val="009E0F0A"/>
    <w:rsid w:val="009E1198"/>
    <w:rsid w:val="009E1B92"/>
    <w:rsid w:val="009E1E4F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82D"/>
    <w:rsid w:val="009E5858"/>
    <w:rsid w:val="009E60B5"/>
    <w:rsid w:val="009E611D"/>
    <w:rsid w:val="009E61BF"/>
    <w:rsid w:val="009E65DB"/>
    <w:rsid w:val="009E70F3"/>
    <w:rsid w:val="009E74B9"/>
    <w:rsid w:val="009E7676"/>
    <w:rsid w:val="009E77BD"/>
    <w:rsid w:val="009E7A48"/>
    <w:rsid w:val="009E7B03"/>
    <w:rsid w:val="009F0032"/>
    <w:rsid w:val="009F03D4"/>
    <w:rsid w:val="009F0452"/>
    <w:rsid w:val="009F0859"/>
    <w:rsid w:val="009F1330"/>
    <w:rsid w:val="009F13FA"/>
    <w:rsid w:val="009F1CFA"/>
    <w:rsid w:val="009F2195"/>
    <w:rsid w:val="009F262E"/>
    <w:rsid w:val="009F26A7"/>
    <w:rsid w:val="009F2EFE"/>
    <w:rsid w:val="009F2F08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70D6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C19"/>
    <w:rsid w:val="00A02D85"/>
    <w:rsid w:val="00A030D1"/>
    <w:rsid w:val="00A03F9D"/>
    <w:rsid w:val="00A042F0"/>
    <w:rsid w:val="00A04330"/>
    <w:rsid w:val="00A04669"/>
    <w:rsid w:val="00A04A63"/>
    <w:rsid w:val="00A0507D"/>
    <w:rsid w:val="00A05221"/>
    <w:rsid w:val="00A05224"/>
    <w:rsid w:val="00A0536A"/>
    <w:rsid w:val="00A0537B"/>
    <w:rsid w:val="00A056E0"/>
    <w:rsid w:val="00A06E22"/>
    <w:rsid w:val="00A06E25"/>
    <w:rsid w:val="00A075EE"/>
    <w:rsid w:val="00A07675"/>
    <w:rsid w:val="00A0775B"/>
    <w:rsid w:val="00A0779E"/>
    <w:rsid w:val="00A07D3D"/>
    <w:rsid w:val="00A102B5"/>
    <w:rsid w:val="00A103ED"/>
    <w:rsid w:val="00A1055A"/>
    <w:rsid w:val="00A10A6A"/>
    <w:rsid w:val="00A112D3"/>
    <w:rsid w:val="00A11309"/>
    <w:rsid w:val="00A1174C"/>
    <w:rsid w:val="00A120D4"/>
    <w:rsid w:val="00A122AA"/>
    <w:rsid w:val="00A128B0"/>
    <w:rsid w:val="00A128CB"/>
    <w:rsid w:val="00A12974"/>
    <w:rsid w:val="00A1316F"/>
    <w:rsid w:val="00A132D6"/>
    <w:rsid w:val="00A13940"/>
    <w:rsid w:val="00A139CC"/>
    <w:rsid w:val="00A14076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C75"/>
    <w:rsid w:val="00A16D15"/>
    <w:rsid w:val="00A16EAE"/>
    <w:rsid w:val="00A16F4E"/>
    <w:rsid w:val="00A16FA0"/>
    <w:rsid w:val="00A170A4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4B"/>
    <w:rsid w:val="00A21F18"/>
    <w:rsid w:val="00A21F4B"/>
    <w:rsid w:val="00A221A4"/>
    <w:rsid w:val="00A222CF"/>
    <w:rsid w:val="00A22B47"/>
    <w:rsid w:val="00A23487"/>
    <w:rsid w:val="00A237BD"/>
    <w:rsid w:val="00A23AC3"/>
    <w:rsid w:val="00A23F1A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2018"/>
    <w:rsid w:val="00A32346"/>
    <w:rsid w:val="00A33330"/>
    <w:rsid w:val="00A334F6"/>
    <w:rsid w:val="00A338DB"/>
    <w:rsid w:val="00A347ED"/>
    <w:rsid w:val="00A34995"/>
    <w:rsid w:val="00A34B18"/>
    <w:rsid w:val="00A34C9E"/>
    <w:rsid w:val="00A35245"/>
    <w:rsid w:val="00A35437"/>
    <w:rsid w:val="00A35478"/>
    <w:rsid w:val="00A35686"/>
    <w:rsid w:val="00A35904"/>
    <w:rsid w:val="00A35930"/>
    <w:rsid w:val="00A360DC"/>
    <w:rsid w:val="00A364AE"/>
    <w:rsid w:val="00A36579"/>
    <w:rsid w:val="00A36830"/>
    <w:rsid w:val="00A37DBC"/>
    <w:rsid w:val="00A401F3"/>
    <w:rsid w:val="00A4025A"/>
    <w:rsid w:val="00A404CF"/>
    <w:rsid w:val="00A409C2"/>
    <w:rsid w:val="00A40E16"/>
    <w:rsid w:val="00A41005"/>
    <w:rsid w:val="00A411C5"/>
    <w:rsid w:val="00A41954"/>
    <w:rsid w:val="00A42029"/>
    <w:rsid w:val="00A421F9"/>
    <w:rsid w:val="00A42599"/>
    <w:rsid w:val="00A428DD"/>
    <w:rsid w:val="00A42D25"/>
    <w:rsid w:val="00A430A2"/>
    <w:rsid w:val="00A44038"/>
    <w:rsid w:val="00A442B5"/>
    <w:rsid w:val="00A44E77"/>
    <w:rsid w:val="00A4500D"/>
    <w:rsid w:val="00A4505F"/>
    <w:rsid w:val="00A451E8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70FD"/>
    <w:rsid w:val="00A4714A"/>
    <w:rsid w:val="00A472AF"/>
    <w:rsid w:val="00A47A08"/>
    <w:rsid w:val="00A47A89"/>
    <w:rsid w:val="00A47FB1"/>
    <w:rsid w:val="00A50651"/>
    <w:rsid w:val="00A506E8"/>
    <w:rsid w:val="00A50A82"/>
    <w:rsid w:val="00A50C63"/>
    <w:rsid w:val="00A50EBB"/>
    <w:rsid w:val="00A50F60"/>
    <w:rsid w:val="00A51217"/>
    <w:rsid w:val="00A5125E"/>
    <w:rsid w:val="00A5168E"/>
    <w:rsid w:val="00A51C4B"/>
    <w:rsid w:val="00A52181"/>
    <w:rsid w:val="00A5219E"/>
    <w:rsid w:val="00A52215"/>
    <w:rsid w:val="00A522B3"/>
    <w:rsid w:val="00A523F2"/>
    <w:rsid w:val="00A524D6"/>
    <w:rsid w:val="00A52556"/>
    <w:rsid w:val="00A52B11"/>
    <w:rsid w:val="00A52CB4"/>
    <w:rsid w:val="00A52FC1"/>
    <w:rsid w:val="00A52FDC"/>
    <w:rsid w:val="00A53559"/>
    <w:rsid w:val="00A5447B"/>
    <w:rsid w:val="00A55489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3174"/>
    <w:rsid w:val="00A631D9"/>
    <w:rsid w:val="00A6377B"/>
    <w:rsid w:val="00A63838"/>
    <w:rsid w:val="00A63FAF"/>
    <w:rsid w:val="00A63FBC"/>
    <w:rsid w:val="00A64D66"/>
    <w:rsid w:val="00A64FC0"/>
    <w:rsid w:val="00A665CF"/>
    <w:rsid w:val="00A66686"/>
    <w:rsid w:val="00A6669D"/>
    <w:rsid w:val="00A6713E"/>
    <w:rsid w:val="00A67AF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337"/>
    <w:rsid w:val="00A714BC"/>
    <w:rsid w:val="00A71705"/>
    <w:rsid w:val="00A717BE"/>
    <w:rsid w:val="00A718C0"/>
    <w:rsid w:val="00A71E8A"/>
    <w:rsid w:val="00A7248D"/>
    <w:rsid w:val="00A73061"/>
    <w:rsid w:val="00A73495"/>
    <w:rsid w:val="00A734FE"/>
    <w:rsid w:val="00A7370D"/>
    <w:rsid w:val="00A739A0"/>
    <w:rsid w:val="00A73AFD"/>
    <w:rsid w:val="00A74A6D"/>
    <w:rsid w:val="00A74D68"/>
    <w:rsid w:val="00A74DD0"/>
    <w:rsid w:val="00A7520E"/>
    <w:rsid w:val="00A7540A"/>
    <w:rsid w:val="00A75A06"/>
    <w:rsid w:val="00A75A67"/>
    <w:rsid w:val="00A76D2D"/>
    <w:rsid w:val="00A76F90"/>
    <w:rsid w:val="00A7784F"/>
    <w:rsid w:val="00A778A7"/>
    <w:rsid w:val="00A77A1A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2908"/>
    <w:rsid w:val="00A829ED"/>
    <w:rsid w:val="00A82AB8"/>
    <w:rsid w:val="00A83562"/>
    <w:rsid w:val="00A83E56"/>
    <w:rsid w:val="00A840DB"/>
    <w:rsid w:val="00A842E7"/>
    <w:rsid w:val="00A844AE"/>
    <w:rsid w:val="00A84920"/>
    <w:rsid w:val="00A8507C"/>
    <w:rsid w:val="00A85589"/>
    <w:rsid w:val="00A8572D"/>
    <w:rsid w:val="00A85925"/>
    <w:rsid w:val="00A86125"/>
    <w:rsid w:val="00A8690F"/>
    <w:rsid w:val="00A86962"/>
    <w:rsid w:val="00A86F00"/>
    <w:rsid w:val="00A87C23"/>
    <w:rsid w:val="00A901FA"/>
    <w:rsid w:val="00A90847"/>
    <w:rsid w:val="00A909C1"/>
    <w:rsid w:val="00A90FA3"/>
    <w:rsid w:val="00A91085"/>
    <w:rsid w:val="00A91384"/>
    <w:rsid w:val="00A918FD"/>
    <w:rsid w:val="00A92111"/>
    <w:rsid w:val="00A92CE6"/>
    <w:rsid w:val="00A92E0F"/>
    <w:rsid w:val="00A933F9"/>
    <w:rsid w:val="00A93EE3"/>
    <w:rsid w:val="00A93F6E"/>
    <w:rsid w:val="00A94193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12E8"/>
    <w:rsid w:val="00AA1325"/>
    <w:rsid w:val="00AA1861"/>
    <w:rsid w:val="00AA18D1"/>
    <w:rsid w:val="00AA1906"/>
    <w:rsid w:val="00AA1951"/>
    <w:rsid w:val="00AA1BCB"/>
    <w:rsid w:val="00AA1D6F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747"/>
    <w:rsid w:val="00AA3BC3"/>
    <w:rsid w:val="00AA3DD8"/>
    <w:rsid w:val="00AA4126"/>
    <w:rsid w:val="00AA4476"/>
    <w:rsid w:val="00AA4853"/>
    <w:rsid w:val="00AA4ADF"/>
    <w:rsid w:val="00AA4C2B"/>
    <w:rsid w:val="00AA4D2E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303"/>
    <w:rsid w:val="00AB0327"/>
    <w:rsid w:val="00AB0A5C"/>
    <w:rsid w:val="00AB0B1D"/>
    <w:rsid w:val="00AB0FB9"/>
    <w:rsid w:val="00AB1ABE"/>
    <w:rsid w:val="00AB1C7B"/>
    <w:rsid w:val="00AB1EF5"/>
    <w:rsid w:val="00AB215C"/>
    <w:rsid w:val="00AB24B5"/>
    <w:rsid w:val="00AB276B"/>
    <w:rsid w:val="00AB2E5C"/>
    <w:rsid w:val="00AB2E64"/>
    <w:rsid w:val="00AB3046"/>
    <w:rsid w:val="00AB35EC"/>
    <w:rsid w:val="00AB3830"/>
    <w:rsid w:val="00AB3A95"/>
    <w:rsid w:val="00AB3CD4"/>
    <w:rsid w:val="00AB3E29"/>
    <w:rsid w:val="00AB3F4A"/>
    <w:rsid w:val="00AB3FD1"/>
    <w:rsid w:val="00AB44B2"/>
    <w:rsid w:val="00AB4890"/>
    <w:rsid w:val="00AB4B04"/>
    <w:rsid w:val="00AB4FE0"/>
    <w:rsid w:val="00AB578B"/>
    <w:rsid w:val="00AB58AE"/>
    <w:rsid w:val="00AB58FA"/>
    <w:rsid w:val="00AB59D1"/>
    <w:rsid w:val="00AB6091"/>
    <w:rsid w:val="00AB643B"/>
    <w:rsid w:val="00AB6758"/>
    <w:rsid w:val="00AB707E"/>
    <w:rsid w:val="00AB71A4"/>
    <w:rsid w:val="00AB7A3A"/>
    <w:rsid w:val="00AB7A49"/>
    <w:rsid w:val="00AB7EFB"/>
    <w:rsid w:val="00AB7FD3"/>
    <w:rsid w:val="00AB7FE0"/>
    <w:rsid w:val="00AC0322"/>
    <w:rsid w:val="00AC038B"/>
    <w:rsid w:val="00AC03FC"/>
    <w:rsid w:val="00AC0436"/>
    <w:rsid w:val="00AC0B45"/>
    <w:rsid w:val="00AC0DD1"/>
    <w:rsid w:val="00AC1A15"/>
    <w:rsid w:val="00AC23EF"/>
    <w:rsid w:val="00AC261C"/>
    <w:rsid w:val="00AC2DB5"/>
    <w:rsid w:val="00AC2FF4"/>
    <w:rsid w:val="00AC380B"/>
    <w:rsid w:val="00AC3BC1"/>
    <w:rsid w:val="00AC3C92"/>
    <w:rsid w:val="00AC3DF4"/>
    <w:rsid w:val="00AC4658"/>
    <w:rsid w:val="00AC4696"/>
    <w:rsid w:val="00AC4AE7"/>
    <w:rsid w:val="00AC4D0D"/>
    <w:rsid w:val="00AC5BCE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9B1"/>
    <w:rsid w:val="00AD40AD"/>
    <w:rsid w:val="00AD4562"/>
    <w:rsid w:val="00AD4974"/>
    <w:rsid w:val="00AD5ADD"/>
    <w:rsid w:val="00AD62C3"/>
    <w:rsid w:val="00AD6400"/>
    <w:rsid w:val="00AD6454"/>
    <w:rsid w:val="00AD6C3D"/>
    <w:rsid w:val="00AD707E"/>
    <w:rsid w:val="00AD715F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DC9"/>
    <w:rsid w:val="00AE13B9"/>
    <w:rsid w:val="00AE18CD"/>
    <w:rsid w:val="00AE1943"/>
    <w:rsid w:val="00AE195C"/>
    <w:rsid w:val="00AE1ED6"/>
    <w:rsid w:val="00AE2451"/>
    <w:rsid w:val="00AE25E1"/>
    <w:rsid w:val="00AE268C"/>
    <w:rsid w:val="00AE2860"/>
    <w:rsid w:val="00AE2923"/>
    <w:rsid w:val="00AE2D53"/>
    <w:rsid w:val="00AE2E53"/>
    <w:rsid w:val="00AE2EF0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517D"/>
    <w:rsid w:val="00AE71BB"/>
    <w:rsid w:val="00AE72B5"/>
    <w:rsid w:val="00AE7BA3"/>
    <w:rsid w:val="00AE7D58"/>
    <w:rsid w:val="00AF069D"/>
    <w:rsid w:val="00AF070D"/>
    <w:rsid w:val="00AF091A"/>
    <w:rsid w:val="00AF0A19"/>
    <w:rsid w:val="00AF0ABF"/>
    <w:rsid w:val="00AF0EE7"/>
    <w:rsid w:val="00AF1306"/>
    <w:rsid w:val="00AF202F"/>
    <w:rsid w:val="00AF21EB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686"/>
    <w:rsid w:val="00AF583C"/>
    <w:rsid w:val="00AF59F9"/>
    <w:rsid w:val="00AF5C77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72"/>
    <w:rsid w:val="00AF7BBC"/>
    <w:rsid w:val="00AF7BF0"/>
    <w:rsid w:val="00AF7F7D"/>
    <w:rsid w:val="00B0036B"/>
    <w:rsid w:val="00B003C5"/>
    <w:rsid w:val="00B01096"/>
    <w:rsid w:val="00B0109E"/>
    <w:rsid w:val="00B01140"/>
    <w:rsid w:val="00B01614"/>
    <w:rsid w:val="00B019A1"/>
    <w:rsid w:val="00B01CE1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844"/>
    <w:rsid w:val="00B04CA0"/>
    <w:rsid w:val="00B04D33"/>
    <w:rsid w:val="00B04D5C"/>
    <w:rsid w:val="00B04DED"/>
    <w:rsid w:val="00B05054"/>
    <w:rsid w:val="00B05BA9"/>
    <w:rsid w:val="00B05D3D"/>
    <w:rsid w:val="00B06203"/>
    <w:rsid w:val="00B06A4D"/>
    <w:rsid w:val="00B06BEE"/>
    <w:rsid w:val="00B06E94"/>
    <w:rsid w:val="00B0702F"/>
    <w:rsid w:val="00B07B6F"/>
    <w:rsid w:val="00B07EE4"/>
    <w:rsid w:val="00B10169"/>
    <w:rsid w:val="00B104FB"/>
    <w:rsid w:val="00B105A7"/>
    <w:rsid w:val="00B105A8"/>
    <w:rsid w:val="00B107AC"/>
    <w:rsid w:val="00B107D8"/>
    <w:rsid w:val="00B1090A"/>
    <w:rsid w:val="00B10F2D"/>
    <w:rsid w:val="00B112C2"/>
    <w:rsid w:val="00B11975"/>
    <w:rsid w:val="00B11AAD"/>
    <w:rsid w:val="00B12017"/>
    <w:rsid w:val="00B123C9"/>
    <w:rsid w:val="00B129A7"/>
    <w:rsid w:val="00B12AA4"/>
    <w:rsid w:val="00B12C9A"/>
    <w:rsid w:val="00B138C9"/>
    <w:rsid w:val="00B13958"/>
    <w:rsid w:val="00B13C05"/>
    <w:rsid w:val="00B142AF"/>
    <w:rsid w:val="00B14696"/>
    <w:rsid w:val="00B14EEC"/>
    <w:rsid w:val="00B15043"/>
    <w:rsid w:val="00B152E7"/>
    <w:rsid w:val="00B152F9"/>
    <w:rsid w:val="00B152FD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8C0"/>
    <w:rsid w:val="00B17088"/>
    <w:rsid w:val="00B17525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53CB"/>
    <w:rsid w:val="00B25424"/>
    <w:rsid w:val="00B25C6C"/>
    <w:rsid w:val="00B264D6"/>
    <w:rsid w:val="00B26722"/>
    <w:rsid w:val="00B26F89"/>
    <w:rsid w:val="00B270FE"/>
    <w:rsid w:val="00B273EE"/>
    <w:rsid w:val="00B27DBE"/>
    <w:rsid w:val="00B301D0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934"/>
    <w:rsid w:val="00B33A1E"/>
    <w:rsid w:val="00B33E69"/>
    <w:rsid w:val="00B34494"/>
    <w:rsid w:val="00B34721"/>
    <w:rsid w:val="00B347E8"/>
    <w:rsid w:val="00B3484A"/>
    <w:rsid w:val="00B349D0"/>
    <w:rsid w:val="00B34ED4"/>
    <w:rsid w:val="00B34F7C"/>
    <w:rsid w:val="00B354E1"/>
    <w:rsid w:val="00B359AC"/>
    <w:rsid w:val="00B36344"/>
    <w:rsid w:val="00B36C27"/>
    <w:rsid w:val="00B36D61"/>
    <w:rsid w:val="00B375AA"/>
    <w:rsid w:val="00B37661"/>
    <w:rsid w:val="00B37EE2"/>
    <w:rsid w:val="00B40314"/>
    <w:rsid w:val="00B4091B"/>
    <w:rsid w:val="00B40DE9"/>
    <w:rsid w:val="00B410C7"/>
    <w:rsid w:val="00B4198A"/>
    <w:rsid w:val="00B41DD6"/>
    <w:rsid w:val="00B42F52"/>
    <w:rsid w:val="00B43187"/>
    <w:rsid w:val="00B43193"/>
    <w:rsid w:val="00B43310"/>
    <w:rsid w:val="00B43B1A"/>
    <w:rsid w:val="00B44526"/>
    <w:rsid w:val="00B44E40"/>
    <w:rsid w:val="00B457DD"/>
    <w:rsid w:val="00B45904"/>
    <w:rsid w:val="00B45D90"/>
    <w:rsid w:val="00B46D99"/>
    <w:rsid w:val="00B46E35"/>
    <w:rsid w:val="00B47625"/>
    <w:rsid w:val="00B47863"/>
    <w:rsid w:val="00B47AB5"/>
    <w:rsid w:val="00B47BAE"/>
    <w:rsid w:val="00B47E32"/>
    <w:rsid w:val="00B50770"/>
    <w:rsid w:val="00B50859"/>
    <w:rsid w:val="00B50A2C"/>
    <w:rsid w:val="00B51079"/>
    <w:rsid w:val="00B51250"/>
    <w:rsid w:val="00B5152E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3267"/>
    <w:rsid w:val="00B5365E"/>
    <w:rsid w:val="00B53672"/>
    <w:rsid w:val="00B53E9E"/>
    <w:rsid w:val="00B53FD7"/>
    <w:rsid w:val="00B54435"/>
    <w:rsid w:val="00B5518B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60116"/>
    <w:rsid w:val="00B60521"/>
    <w:rsid w:val="00B6075D"/>
    <w:rsid w:val="00B60C06"/>
    <w:rsid w:val="00B60C62"/>
    <w:rsid w:val="00B61408"/>
    <w:rsid w:val="00B61F7D"/>
    <w:rsid w:val="00B62191"/>
    <w:rsid w:val="00B62219"/>
    <w:rsid w:val="00B62294"/>
    <w:rsid w:val="00B62396"/>
    <w:rsid w:val="00B62826"/>
    <w:rsid w:val="00B62B05"/>
    <w:rsid w:val="00B62ED4"/>
    <w:rsid w:val="00B63BD6"/>
    <w:rsid w:val="00B64124"/>
    <w:rsid w:val="00B64149"/>
    <w:rsid w:val="00B64425"/>
    <w:rsid w:val="00B64E17"/>
    <w:rsid w:val="00B65012"/>
    <w:rsid w:val="00B6555E"/>
    <w:rsid w:val="00B65DC3"/>
    <w:rsid w:val="00B65FEF"/>
    <w:rsid w:val="00B665D4"/>
    <w:rsid w:val="00B66859"/>
    <w:rsid w:val="00B66AE7"/>
    <w:rsid w:val="00B6772E"/>
    <w:rsid w:val="00B679AC"/>
    <w:rsid w:val="00B67D65"/>
    <w:rsid w:val="00B701C0"/>
    <w:rsid w:val="00B70481"/>
    <w:rsid w:val="00B7071B"/>
    <w:rsid w:val="00B70CD6"/>
    <w:rsid w:val="00B71307"/>
    <w:rsid w:val="00B71514"/>
    <w:rsid w:val="00B71705"/>
    <w:rsid w:val="00B71CEA"/>
    <w:rsid w:val="00B72137"/>
    <w:rsid w:val="00B73154"/>
    <w:rsid w:val="00B732CB"/>
    <w:rsid w:val="00B7347F"/>
    <w:rsid w:val="00B737B6"/>
    <w:rsid w:val="00B73A01"/>
    <w:rsid w:val="00B73E81"/>
    <w:rsid w:val="00B73F34"/>
    <w:rsid w:val="00B73F59"/>
    <w:rsid w:val="00B742EE"/>
    <w:rsid w:val="00B74AC0"/>
    <w:rsid w:val="00B74E20"/>
    <w:rsid w:val="00B74F55"/>
    <w:rsid w:val="00B75008"/>
    <w:rsid w:val="00B75D9E"/>
    <w:rsid w:val="00B75EC8"/>
    <w:rsid w:val="00B76775"/>
    <w:rsid w:val="00B767C8"/>
    <w:rsid w:val="00B76940"/>
    <w:rsid w:val="00B76ADC"/>
    <w:rsid w:val="00B76BFA"/>
    <w:rsid w:val="00B76C5A"/>
    <w:rsid w:val="00B76EF4"/>
    <w:rsid w:val="00B77124"/>
    <w:rsid w:val="00B77AAC"/>
    <w:rsid w:val="00B77C02"/>
    <w:rsid w:val="00B77D3D"/>
    <w:rsid w:val="00B77FF0"/>
    <w:rsid w:val="00B800E6"/>
    <w:rsid w:val="00B80296"/>
    <w:rsid w:val="00B80589"/>
    <w:rsid w:val="00B8086E"/>
    <w:rsid w:val="00B80C30"/>
    <w:rsid w:val="00B81602"/>
    <w:rsid w:val="00B817B2"/>
    <w:rsid w:val="00B81C86"/>
    <w:rsid w:val="00B82131"/>
    <w:rsid w:val="00B8225A"/>
    <w:rsid w:val="00B8233E"/>
    <w:rsid w:val="00B82A5B"/>
    <w:rsid w:val="00B82A99"/>
    <w:rsid w:val="00B82BE8"/>
    <w:rsid w:val="00B83586"/>
    <w:rsid w:val="00B835C7"/>
    <w:rsid w:val="00B8360C"/>
    <w:rsid w:val="00B83644"/>
    <w:rsid w:val="00B837AA"/>
    <w:rsid w:val="00B839BF"/>
    <w:rsid w:val="00B84560"/>
    <w:rsid w:val="00B84666"/>
    <w:rsid w:val="00B84BFD"/>
    <w:rsid w:val="00B85159"/>
    <w:rsid w:val="00B85874"/>
    <w:rsid w:val="00B85DC8"/>
    <w:rsid w:val="00B85ECD"/>
    <w:rsid w:val="00B85FB3"/>
    <w:rsid w:val="00B86590"/>
    <w:rsid w:val="00B868E8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86B"/>
    <w:rsid w:val="00B909E9"/>
    <w:rsid w:val="00B90A72"/>
    <w:rsid w:val="00B90A8A"/>
    <w:rsid w:val="00B90AB5"/>
    <w:rsid w:val="00B91043"/>
    <w:rsid w:val="00B9113E"/>
    <w:rsid w:val="00B91219"/>
    <w:rsid w:val="00B91520"/>
    <w:rsid w:val="00B916CB"/>
    <w:rsid w:val="00B91CEE"/>
    <w:rsid w:val="00B91E5C"/>
    <w:rsid w:val="00B923FA"/>
    <w:rsid w:val="00B9283E"/>
    <w:rsid w:val="00B92CC1"/>
    <w:rsid w:val="00B92F3D"/>
    <w:rsid w:val="00B9338E"/>
    <w:rsid w:val="00B93A20"/>
    <w:rsid w:val="00B94873"/>
    <w:rsid w:val="00B95341"/>
    <w:rsid w:val="00B9584D"/>
    <w:rsid w:val="00B95BF1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B21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733"/>
    <w:rsid w:val="00BB1970"/>
    <w:rsid w:val="00BB2406"/>
    <w:rsid w:val="00BB2721"/>
    <w:rsid w:val="00BB283C"/>
    <w:rsid w:val="00BB2A1D"/>
    <w:rsid w:val="00BB2C72"/>
    <w:rsid w:val="00BB3182"/>
    <w:rsid w:val="00BB3778"/>
    <w:rsid w:val="00BB4C1E"/>
    <w:rsid w:val="00BB5CB9"/>
    <w:rsid w:val="00BB5E6E"/>
    <w:rsid w:val="00BB5EEF"/>
    <w:rsid w:val="00BB6F7C"/>
    <w:rsid w:val="00BB70FE"/>
    <w:rsid w:val="00BB717B"/>
    <w:rsid w:val="00BB73F2"/>
    <w:rsid w:val="00BB75CD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D2"/>
    <w:rsid w:val="00BC27F3"/>
    <w:rsid w:val="00BC2C3A"/>
    <w:rsid w:val="00BC2F18"/>
    <w:rsid w:val="00BC302B"/>
    <w:rsid w:val="00BC357C"/>
    <w:rsid w:val="00BC36BE"/>
    <w:rsid w:val="00BC3857"/>
    <w:rsid w:val="00BC3945"/>
    <w:rsid w:val="00BC3968"/>
    <w:rsid w:val="00BC41CA"/>
    <w:rsid w:val="00BC430A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25A7"/>
    <w:rsid w:val="00BD2753"/>
    <w:rsid w:val="00BD2815"/>
    <w:rsid w:val="00BD2CB2"/>
    <w:rsid w:val="00BD31D7"/>
    <w:rsid w:val="00BD3840"/>
    <w:rsid w:val="00BD3C0E"/>
    <w:rsid w:val="00BD454C"/>
    <w:rsid w:val="00BD47F2"/>
    <w:rsid w:val="00BD4DFB"/>
    <w:rsid w:val="00BD5272"/>
    <w:rsid w:val="00BD5551"/>
    <w:rsid w:val="00BD5BE2"/>
    <w:rsid w:val="00BD65A0"/>
    <w:rsid w:val="00BD6830"/>
    <w:rsid w:val="00BD6864"/>
    <w:rsid w:val="00BD69DA"/>
    <w:rsid w:val="00BD78DC"/>
    <w:rsid w:val="00BD7AD2"/>
    <w:rsid w:val="00BD7FC9"/>
    <w:rsid w:val="00BE04AC"/>
    <w:rsid w:val="00BE087A"/>
    <w:rsid w:val="00BE0A0D"/>
    <w:rsid w:val="00BE10FD"/>
    <w:rsid w:val="00BE131D"/>
    <w:rsid w:val="00BE1433"/>
    <w:rsid w:val="00BE15C3"/>
    <w:rsid w:val="00BE1731"/>
    <w:rsid w:val="00BE1882"/>
    <w:rsid w:val="00BE1BE1"/>
    <w:rsid w:val="00BE20F3"/>
    <w:rsid w:val="00BE2C8B"/>
    <w:rsid w:val="00BE352A"/>
    <w:rsid w:val="00BE3707"/>
    <w:rsid w:val="00BE37A4"/>
    <w:rsid w:val="00BE3840"/>
    <w:rsid w:val="00BE3BE7"/>
    <w:rsid w:val="00BE3C15"/>
    <w:rsid w:val="00BE3CAA"/>
    <w:rsid w:val="00BE44FF"/>
    <w:rsid w:val="00BE4575"/>
    <w:rsid w:val="00BE4B19"/>
    <w:rsid w:val="00BE4C6C"/>
    <w:rsid w:val="00BE5144"/>
    <w:rsid w:val="00BE575D"/>
    <w:rsid w:val="00BE57AD"/>
    <w:rsid w:val="00BE586B"/>
    <w:rsid w:val="00BE5F91"/>
    <w:rsid w:val="00BE624F"/>
    <w:rsid w:val="00BE6616"/>
    <w:rsid w:val="00BE67A0"/>
    <w:rsid w:val="00BE714B"/>
    <w:rsid w:val="00BE7333"/>
    <w:rsid w:val="00BE765B"/>
    <w:rsid w:val="00BF02C8"/>
    <w:rsid w:val="00BF03F6"/>
    <w:rsid w:val="00BF071F"/>
    <w:rsid w:val="00BF0BD8"/>
    <w:rsid w:val="00BF0ECB"/>
    <w:rsid w:val="00BF127D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BB3"/>
    <w:rsid w:val="00C00C7D"/>
    <w:rsid w:val="00C00F66"/>
    <w:rsid w:val="00C01064"/>
    <w:rsid w:val="00C01113"/>
    <w:rsid w:val="00C015EF"/>
    <w:rsid w:val="00C01706"/>
    <w:rsid w:val="00C01861"/>
    <w:rsid w:val="00C018A3"/>
    <w:rsid w:val="00C01D19"/>
    <w:rsid w:val="00C02CFE"/>
    <w:rsid w:val="00C03042"/>
    <w:rsid w:val="00C032AD"/>
    <w:rsid w:val="00C04419"/>
    <w:rsid w:val="00C04CC2"/>
    <w:rsid w:val="00C04E89"/>
    <w:rsid w:val="00C04F4F"/>
    <w:rsid w:val="00C05269"/>
    <w:rsid w:val="00C05B39"/>
    <w:rsid w:val="00C06451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B4E"/>
    <w:rsid w:val="00C12123"/>
    <w:rsid w:val="00C123BC"/>
    <w:rsid w:val="00C1254B"/>
    <w:rsid w:val="00C125C4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F6F"/>
    <w:rsid w:val="00C16878"/>
    <w:rsid w:val="00C16978"/>
    <w:rsid w:val="00C171D8"/>
    <w:rsid w:val="00C175B1"/>
    <w:rsid w:val="00C17F68"/>
    <w:rsid w:val="00C200FB"/>
    <w:rsid w:val="00C2029B"/>
    <w:rsid w:val="00C20360"/>
    <w:rsid w:val="00C21192"/>
    <w:rsid w:val="00C2143B"/>
    <w:rsid w:val="00C21949"/>
    <w:rsid w:val="00C21CAF"/>
    <w:rsid w:val="00C21EA5"/>
    <w:rsid w:val="00C22A5A"/>
    <w:rsid w:val="00C23552"/>
    <w:rsid w:val="00C23BD0"/>
    <w:rsid w:val="00C23FEA"/>
    <w:rsid w:val="00C24455"/>
    <w:rsid w:val="00C24A29"/>
    <w:rsid w:val="00C24EC6"/>
    <w:rsid w:val="00C24EE3"/>
    <w:rsid w:val="00C25695"/>
    <w:rsid w:val="00C25894"/>
    <w:rsid w:val="00C2636D"/>
    <w:rsid w:val="00C26395"/>
    <w:rsid w:val="00C26575"/>
    <w:rsid w:val="00C26884"/>
    <w:rsid w:val="00C26E76"/>
    <w:rsid w:val="00C27283"/>
    <w:rsid w:val="00C273E0"/>
    <w:rsid w:val="00C276B2"/>
    <w:rsid w:val="00C277F1"/>
    <w:rsid w:val="00C27A6B"/>
    <w:rsid w:val="00C27DB9"/>
    <w:rsid w:val="00C301F4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7C"/>
    <w:rsid w:val="00C354B1"/>
    <w:rsid w:val="00C354D1"/>
    <w:rsid w:val="00C36102"/>
    <w:rsid w:val="00C365C6"/>
    <w:rsid w:val="00C365DE"/>
    <w:rsid w:val="00C36C1D"/>
    <w:rsid w:val="00C36DE6"/>
    <w:rsid w:val="00C36E9C"/>
    <w:rsid w:val="00C373FB"/>
    <w:rsid w:val="00C37618"/>
    <w:rsid w:val="00C37AF3"/>
    <w:rsid w:val="00C40134"/>
    <w:rsid w:val="00C4086A"/>
    <w:rsid w:val="00C40C02"/>
    <w:rsid w:val="00C40D60"/>
    <w:rsid w:val="00C410E5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387"/>
    <w:rsid w:val="00C4363A"/>
    <w:rsid w:val="00C44000"/>
    <w:rsid w:val="00C448B4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71B0"/>
    <w:rsid w:val="00C472CC"/>
    <w:rsid w:val="00C47324"/>
    <w:rsid w:val="00C47643"/>
    <w:rsid w:val="00C478FE"/>
    <w:rsid w:val="00C502C2"/>
    <w:rsid w:val="00C50899"/>
    <w:rsid w:val="00C508F3"/>
    <w:rsid w:val="00C510BA"/>
    <w:rsid w:val="00C51325"/>
    <w:rsid w:val="00C51C0B"/>
    <w:rsid w:val="00C51D91"/>
    <w:rsid w:val="00C52030"/>
    <w:rsid w:val="00C52314"/>
    <w:rsid w:val="00C528CD"/>
    <w:rsid w:val="00C52B34"/>
    <w:rsid w:val="00C5308A"/>
    <w:rsid w:val="00C535A4"/>
    <w:rsid w:val="00C537F5"/>
    <w:rsid w:val="00C53E49"/>
    <w:rsid w:val="00C54229"/>
    <w:rsid w:val="00C5447D"/>
    <w:rsid w:val="00C5454F"/>
    <w:rsid w:val="00C546E5"/>
    <w:rsid w:val="00C5471B"/>
    <w:rsid w:val="00C54CB0"/>
    <w:rsid w:val="00C5525E"/>
    <w:rsid w:val="00C553A4"/>
    <w:rsid w:val="00C556EF"/>
    <w:rsid w:val="00C55786"/>
    <w:rsid w:val="00C55A21"/>
    <w:rsid w:val="00C55BB1"/>
    <w:rsid w:val="00C56128"/>
    <w:rsid w:val="00C56162"/>
    <w:rsid w:val="00C56229"/>
    <w:rsid w:val="00C56511"/>
    <w:rsid w:val="00C56547"/>
    <w:rsid w:val="00C569C4"/>
    <w:rsid w:val="00C56B0A"/>
    <w:rsid w:val="00C56FD7"/>
    <w:rsid w:val="00C57166"/>
    <w:rsid w:val="00C57606"/>
    <w:rsid w:val="00C5785F"/>
    <w:rsid w:val="00C5791D"/>
    <w:rsid w:val="00C57DBC"/>
    <w:rsid w:val="00C60D37"/>
    <w:rsid w:val="00C60F1A"/>
    <w:rsid w:val="00C612B2"/>
    <w:rsid w:val="00C6159D"/>
    <w:rsid w:val="00C61AA8"/>
    <w:rsid w:val="00C61D34"/>
    <w:rsid w:val="00C62435"/>
    <w:rsid w:val="00C62B75"/>
    <w:rsid w:val="00C635C6"/>
    <w:rsid w:val="00C63909"/>
    <w:rsid w:val="00C63CE3"/>
    <w:rsid w:val="00C646C3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7561"/>
    <w:rsid w:val="00C67DD2"/>
    <w:rsid w:val="00C70A9D"/>
    <w:rsid w:val="00C717A4"/>
    <w:rsid w:val="00C71993"/>
    <w:rsid w:val="00C719B3"/>
    <w:rsid w:val="00C71DB4"/>
    <w:rsid w:val="00C72295"/>
    <w:rsid w:val="00C724F7"/>
    <w:rsid w:val="00C731D8"/>
    <w:rsid w:val="00C73608"/>
    <w:rsid w:val="00C73C54"/>
    <w:rsid w:val="00C73CE8"/>
    <w:rsid w:val="00C74052"/>
    <w:rsid w:val="00C74948"/>
    <w:rsid w:val="00C74CEB"/>
    <w:rsid w:val="00C7544E"/>
    <w:rsid w:val="00C75E6C"/>
    <w:rsid w:val="00C761C3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CE5"/>
    <w:rsid w:val="00C837F4"/>
    <w:rsid w:val="00C83A37"/>
    <w:rsid w:val="00C83A68"/>
    <w:rsid w:val="00C845C5"/>
    <w:rsid w:val="00C846E7"/>
    <w:rsid w:val="00C848E8"/>
    <w:rsid w:val="00C848EA"/>
    <w:rsid w:val="00C84B99"/>
    <w:rsid w:val="00C84EE8"/>
    <w:rsid w:val="00C85E53"/>
    <w:rsid w:val="00C86685"/>
    <w:rsid w:val="00C86B3F"/>
    <w:rsid w:val="00C874DB"/>
    <w:rsid w:val="00C8768A"/>
    <w:rsid w:val="00C87B70"/>
    <w:rsid w:val="00C87E2A"/>
    <w:rsid w:val="00C90078"/>
    <w:rsid w:val="00C90413"/>
    <w:rsid w:val="00C904EA"/>
    <w:rsid w:val="00C90984"/>
    <w:rsid w:val="00C910E1"/>
    <w:rsid w:val="00C91287"/>
    <w:rsid w:val="00C9164C"/>
    <w:rsid w:val="00C91980"/>
    <w:rsid w:val="00C91AC3"/>
    <w:rsid w:val="00C91B4C"/>
    <w:rsid w:val="00C91D43"/>
    <w:rsid w:val="00C91D7B"/>
    <w:rsid w:val="00C921A0"/>
    <w:rsid w:val="00C92667"/>
    <w:rsid w:val="00C92829"/>
    <w:rsid w:val="00C935DE"/>
    <w:rsid w:val="00C935FA"/>
    <w:rsid w:val="00C94052"/>
    <w:rsid w:val="00C940BC"/>
    <w:rsid w:val="00C9414A"/>
    <w:rsid w:val="00C942DC"/>
    <w:rsid w:val="00C94AD3"/>
    <w:rsid w:val="00C95076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DE"/>
    <w:rsid w:val="00C978E0"/>
    <w:rsid w:val="00C979A2"/>
    <w:rsid w:val="00C97A8F"/>
    <w:rsid w:val="00C97EA1"/>
    <w:rsid w:val="00C97FD4"/>
    <w:rsid w:val="00CA01EF"/>
    <w:rsid w:val="00CA0543"/>
    <w:rsid w:val="00CA06B2"/>
    <w:rsid w:val="00CA06D5"/>
    <w:rsid w:val="00CA09F6"/>
    <w:rsid w:val="00CA0B11"/>
    <w:rsid w:val="00CA1248"/>
    <w:rsid w:val="00CA1402"/>
    <w:rsid w:val="00CA1483"/>
    <w:rsid w:val="00CA1739"/>
    <w:rsid w:val="00CA1891"/>
    <w:rsid w:val="00CA1895"/>
    <w:rsid w:val="00CA18C8"/>
    <w:rsid w:val="00CA1B6E"/>
    <w:rsid w:val="00CA20F3"/>
    <w:rsid w:val="00CA2C95"/>
    <w:rsid w:val="00CA2F51"/>
    <w:rsid w:val="00CA33AC"/>
    <w:rsid w:val="00CA343C"/>
    <w:rsid w:val="00CA37A0"/>
    <w:rsid w:val="00CA3D18"/>
    <w:rsid w:val="00CA4106"/>
    <w:rsid w:val="00CA4112"/>
    <w:rsid w:val="00CA4D68"/>
    <w:rsid w:val="00CA5881"/>
    <w:rsid w:val="00CA5D1A"/>
    <w:rsid w:val="00CA657E"/>
    <w:rsid w:val="00CA65D0"/>
    <w:rsid w:val="00CA67B7"/>
    <w:rsid w:val="00CA67BB"/>
    <w:rsid w:val="00CA685B"/>
    <w:rsid w:val="00CA744E"/>
    <w:rsid w:val="00CA77E9"/>
    <w:rsid w:val="00CA7D97"/>
    <w:rsid w:val="00CB0134"/>
    <w:rsid w:val="00CB037D"/>
    <w:rsid w:val="00CB0500"/>
    <w:rsid w:val="00CB0F38"/>
    <w:rsid w:val="00CB1923"/>
    <w:rsid w:val="00CB21E6"/>
    <w:rsid w:val="00CB25F4"/>
    <w:rsid w:val="00CB28B0"/>
    <w:rsid w:val="00CB2928"/>
    <w:rsid w:val="00CB2965"/>
    <w:rsid w:val="00CB336D"/>
    <w:rsid w:val="00CB42B4"/>
    <w:rsid w:val="00CB4437"/>
    <w:rsid w:val="00CB444B"/>
    <w:rsid w:val="00CB4642"/>
    <w:rsid w:val="00CB52E9"/>
    <w:rsid w:val="00CB5F00"/>
    <w:rsid w:val="00CB5FC3"/>
    <w:rsid w:val="00CB60A5"/>
    <w:rsid w:val="00CB64B7"/>
    <w:rsid w:val="00CB6E18"/>
    <w:rsid w:val="00CB706F"/>
    <w:rsid w:val="00CB7237"/>
    <w:rsid w:val="00CB77FC"/>
    <w:rsid w:val="00CB7DF4"/>
    <w:rsid w:val="00CC025C"/>
    <w:rsid w:val="00CC078B"/>
    <w:rsid w:val="00CC09A3"/>
    <w:rsid w:val="00CC0DCF"/>
    <w:rsid w:val="00CC13FD"/>
    <w:rsid w:val="00CC15FC"/>
    <w:rsid w:val="00CC16F5"/>
    <w:rsid w:val="00CC1D48"/>
    <w:rsid w:val="00CC25DA"/>
    <w:rsid w:val="00CC29A6"/>
    <w:rsid w:val="00CC2A44"/>
    <w:rsid w:val="00CC31A0"/>
    <w:rsid w:val="00CC3567"/>
    <w:rsid w:val="00CC381C"/>
    <w:rsid w:val="00CC3AD1"/>
    <w:rsid w:val="00CC46D6"/>
    <w:rsid w:val="00CC513D"/>
    <w:rsid w:val="00CC594F"/>
    <w:rsid w:val="00CC5DF0"/>
    <w:rsid w:val="00CC5F13"/>
    <w:rsid w:val="00CC6180"/>
    <w:rsid w:val="00CC6520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11AC"/>
    <w:rsid w:val="00CD140D"/>
    <w:rsid w:val="00CD1BD1"/>
    <w:rsid w:val="00CD1F1C"/>
    <w:rsid w:val="00CD24B6"/>
    <w:rsid w:val="00CD26F2"/>
    <w:rsid w:val="00CD2B56"/>
    <w:rsid w:val="00CD2B67"/>
    <w:rsid w:val="00CD2C06"/>
    <w:rsid w:val="00CD2EDE"/>
    <w:rsid w:val="00CD3023"/>
    <w:rsid w:val="00CD30C0"/>
    <w:rsid w:val="00CD37D1"/>
    <w:rsid w:val="00CD38F4"/>
    <w:rsid w:val="00CD4477"/>
    <w:rsid w:val="00CD4B03"/>
    <w:rsid w:val="00CD4CED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EC"/>
    <w:rsid w:val="00CD7FD3"/>
    <w:rsid w:val="00CE0181"/>
    <w:rsid w:val="00CE01C7"/>
    <w:rsid w:val="00CE09A0"/>
    <w:rsid w:val="00CE0C18"/>
    <w:rsid w:val="00CE0D65"/>
    <w:rsid w:val="00CE1142"/>
    <w:rsid w:val="00CE19EC"/>
    <w:rsid w:val="00CE1AE2"/>
    <w:rsid w:val="00CE1B04"/>
    <w:rsid w:val="00CE1D52"/>
    <w:rsid w:val="00CE207E"/>
    <w:rsid w:val="00CE26BE"/>
    <w:rsid w:val="00CE29B5"/>
    <w:rsid w:val="00CE2B56"/>
    <w:rsid w:val="00CE33A6"/>
    <w:rsid w:val="00CE3610"/>
    <w:rsid w:val="00CE36D9"/>
    <w:rsid w:val="00CE3C92"/>
    <w:rsid w:val="00CE4241"/>
    <w:rsid w:val="00CE42AC"/>
    <w:rsid w:val="00CE438E"/>
    <w:rsid w:val="00CE441B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4B3"/>
    <w:rsid w:val="00CF69F2"/>
    <w:rsid w:val="00CF768C"/>
    <w:rsid w:val="00CF77A8"/>
    <w:rsid w:val="00CF792A"/>
    <w:rsid w:val="00D00001"/>
    <w:rsid w:val="00D000AE"/>
    <w:rsid w:val="00D001F7"/>
    <w:rsid w:val="00D00585"/>
    <w:rsid w:val="00D01082"/>
    <w:rsid w:val="00D014BE"/>
    <w:rsid w:val="00D0175D"/>
    <w:rsid w:val="00D01D9F"/>
    <w:rsid w:val="00D030DE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497"/>
    <w:rsid w:val="00D05647"/>
    <w:rsid w:val="00D05720"/>
    <w:rsid w:val="00D0578D"/>
    <w:rsid w:val="00D05B0B"/>
    <w:rsid w:val="00D05C2C"/>
    <w:rsid w:val="00D05D51"/>
    <w:rsid w:val="00D070CE"/>
    <w:rsid w:val="00D073B3"/>
    <w:rsid w:val="00D07817"/>
    <w:rsid w:val="00D07D43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FD9"/>
    <w:rsid w:val="00D11378"/>
    <w:rsid w:val="00D11FE2"/>
    <w:rsid w:val="00D12385"/>
    <w:rsid w:val="00D126DA"/>
    <w:rsid w:val="00D1291E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6DF"/>
    <w:rsid w:val="00D15A98"/>
    <w:rsid w:val="00D15C0C"/>
    <w:rsid w:val="00D15C9C"/>
    <w:rsid w:val="00D16287"/>
    <w:rsid w:val="00D16439"/>
    <w:rsid w:val="00D164B7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B75"/>
    <w:rsid w:val="00D23DC0"/>
    <w:rsid w:val="00D240C4"/>
    <w:rsid w:val="00D24136"/>
    <w:rsid w:val="00D24313"/>
    <w:rsid w:val="00D2451C"/>
    <w:rsid w:val="00D24757"/>
    <w:rsid w:val="00D2489E"/>
    <w:rsid w:val="00D24CF0"/>
    <w:rsid w:val="00D24E3F"/>
    <w:rsid w:val="00D251A8"/>
    <w:rsid w:val="00D251F5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F79"/>
    <w:rsid w:val="00D306B4"/>
    <w:rsid w:val="00D311C6"/>
    <w:rsid w:val="00D3171A"/>
    <w:rsid w:val="00D318D9"/>
    <w:rsid w:val="00D319C7"/>
    <w:rsid w:val="00D31AC2"/>
    <w:rsid w:val="00D31AD9"/>
    <w:rsid w:val="00D31B43"/>
    <w:rsid w:val="00D31D28"/>
    <w:rsid w:val="00D31ECA"/>
    <w:rsid w:val="00D31F86"/>
    <w:rsid w:val="00D32AA8"/>
    <w:rsid w:val="00D32B47"/>
    <w:rsid w:val="00D33101"/>
    <w:rsid w:val="00D33626"/>
    <w:rsid w:val="00D33FEA"/>
    <w:rsid w:val="00D341F0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EE"/>
    <w:rsid w:val="00D36D9D"/>
    <w:rsid w:val="00D36E7A"/>
    <w:rsid w:val="00D36FF0"/>
    <w:rsid w:val="00D377AF"/>
    <w:rsid w:val="00D37C07"/>
    <w:rsid w:val="00D40052"/>
    <w:rsid w:val="00D40090"/>
    <w:rsid w:val="00D4076D"/>
    <w:rsid w:val="00D40809"/>
    <w:rsid w:val="00D40D7F"/>
    <w:rsid w:val="00D40D9B"/>
    <w:rsid w:val="00D4195E"/>
    <w:rsid w:val="00D4278E"/>
    <w:rsid w:val="00D42AD8"/>
    <w:rsid w:val="00D42FBF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86"/>
    <w:rsid w:val="00D457A3"/>
    <w:rsid w:val="00D4596A"/>
    <w:rsid w:val="00D45D89"/>
    <w:rsid w:val="00D45F1D"/>
    <w:rsid w:val="00D4605E"/>
    <w:rsid w:val="00D46836"/>
    <w:rsid w:val="00D468BE"/>
    <w:rsid w:val="00D47B00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CA2"/>
    <w:rsid w:val="00D5363C"/>
    <w:rsid w:val="00D54112"/>
    <w:rsid w:val="00D544C8"/>
    <w:rsid w:val="00D55A12"/>
    <w:rsid w:val="00D55A2C"/>
    <w:rsid w:val="00D55D30"/>
    <w:rsid w:val="00D55F9D"/>
    <w:rsid w:val="00D57171"/>
    <w:rsid w:val="00D5726B"/>
    <w:rsid w:val="00D57596"/>
    <w:rsid w:val="00D607D0"/>
    <w:rsid w:val="00D608C6"/>
    <w:rsid w:val="00D609BF"/>
    <w:rsid w:val="00D609EF"/>
    <w:rsid w:val="00D61023"/>
    <w:rsid w:val="00D61608"/>
    <w:rsid w:val="00D6170F"/>
    <w:rsid w:val="00D61A89"/>
    <w:rsid w:val="00D61AE9"/>
    <w:rsid w:val="00D61CC2"/>
    <w:rsid w:val="00D62082"/>
    <w:rsid w:val="00D626CD"/>
    <w:rsid w:val="00D62EA9"/>
    <w:rsid w:val="00D62FF8"/>
    <w:rsid w:val="00D633D3"/>
    <w:rsid w:val="00D635E0"/>
    <w:rsid w:val="00D63AF4"/>
    <w:rsid w:val="00D64007"/>
    <w:rsid w:val="00D64046"/>
    <w:rsid w:val="00D641D3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25D"/>
    <w:rsid w:val="00D664E2"/>
    <w:rsid w:val="00D665A0"/>
    <w:rsid w:val="00D665FE"/>
    <w:rsid w:val="00D666CA"/>
    <w:rsid w:val="00D66BB0"/>
    <w:rsid w:val="00D6715E"/>
    <w:rsid w:val="00D672F5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A7B"/>
    <w:rsid w:val="00D72D58"/>
    <w:rsid w:val="00D732B0"/>
    <w:rsid w:val="00D733D6"/>
    <w:rsid w:val="00D73A77"/>
    <w:rsid w:val="00D73FB9"/>
    <w:rsid w:val="00D74349"/>
    <w:rsid w:val="00D743AF"/>
    <w:rsid w:val="00D74473"/>
    <w:rsid w:val="00D74480"/>
    <w:rsid w:val="00D74F32"/>
    <w:rsid w:val="00D75045"/>
    <w:rsid w:val="00D75553"/>
    <w:rsid w:val="00D75894"/>
    <w:rsid w:val="00D75B70"/>
    <w:rsid w:val="00D75E07"/>
    <w:rsid w:val="00D7623A"/>
    <w:rsid w:val="00D762C9"/>
    <w:rsid w:val="00D76510"/>
    <w:rsid w:val="00D76511"/>
    <w:rsid w:val="00D76A4C"/>
    <w:rsid w:val="00D76AA2"/>
    <w:rsid w:val="00D76FF2"/>
    <w:rsid w:val="00D77797"/>
    <w:rsid w:val="00D7785C"/>
    <w:rsid w:val="00D77F53"/>
    <w:rsid w:val="00D801B7"/>
    <w:rsid w:val="00D804D8"/>
    <w:rsid w:val="00D8059A"/>
    <w:rsid w:val="00D808BD"/>
    <w:rsid w:val="00D80C2D"/>
    <w:rsid w:val="00D80E76"/>
    <w:rsid w:val="00D8107E"/>
    <w:rsid w:val="00D812F8"/>
    <w:rsid w:val="00D8180B"/>
    <w:rsid w:val="00D81BE6"/>
    <w:rsid w:val="00D82163"/>
    <w:rsid w:val="00D82240"/>
    <w:rsid w:val="00D82521"/>
    <w:rsid w:val="00D82C87"/>
    <w:rsid w:val="00D82E40"/>
    <w:rsid w:val="00D82E5D"/>
    <w:rsid w:val="00D83683"/>
    <w:rsid w:val="00D83AD9"/>
    <w:rsid w:val="00D83D1E"/>
    <w:rsid w:val="00D83FC4"/>
    <w:rsid w:val="00D84162"/>
    <w:rsid w:val="00D845CE"/>
    <w:rsid w:val="00D84C23"/>
    <w:rsid w:val="00D84DAE"/>
    <w:rsid w:val="00D853DB"/>
    <w:rsid w:val="00D85531"/>
    <w:rsid w:val="00D85878"/>
    <w:rsid w:val="00D858B5"/>
    <w:rsid w:val="00D858B7"/>
    <w:rsid w:val="00D860C6"/>
    <w:rsid w:val="00D86383"/>
    <w:rsid w:val="00D86516"/>
    <w:rsid w:val="00D87281"/>
    <w:rsid w:val="00D8736D"/>
    <w:rsid w:val="00D87686"/>
    <w:rsid w:val="00D876FD"/>
    <w:rsid w:val="00D8794B"/>
    <w:rsid w:val="00D87DD5"/>
    <w:rsid w:val="00D902DD"/>
    <w:rsid w:val="00D90AFA"/>
    <w:rsid w:val="00D913F2"/>
    <w:rsid w:val="00D91898"/>
    <w:rsid w:val="00D9209A"/>
    <w:rsid w:val="00D920C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A0564"/>
    <w:rsid w:val="00DA0782"/>
    <w:rsid w:val="00DA07C3"/>
    <w:rsid w:val="00DA0A38"/>
    <w:rsid w:val="00DA0A45"/>
    <w:rsid w:val="00DA0E19"/>
    <w:rsid w:val="00DA0FCC"/>
    <w:rsid w:val="00DA155F"/>
    <w:rsid w:val="00DA1873"/>
    <w:rsid w:val="00DA18DD"/>
    <w:rsid w:val="00DA19B8"/>
    <w:rsid w:val="00DA1D77"/>
    <w:rsid w:val="00DA1EE4"/>
    <w:rsid w:val="00DA1F09"/>
    <w:rsid w:val="00DA2160"/>
    <w:rsid w:val="00DA263D"/>
    <w:rsid w:val="00DA2A77"/>
    <w:rsid w:val="00DA2E60"/>
    <w:rsid w:val="00DA334F"/>
    <w:rsid w:val="00DA39AE"/>
    <w:rsid w:val="00DA3B53"/>
    <w:rsid w:val="00DA3D1F"/>
    <w:rsid w:val="00DA3E79"/>
    <w:rsid w:val="00DA406B"/>
    <w:rsid w:val="00DA4227"/>
    <w:rsid w:val="00DA4757"/>
    <w:rsid w:val="00DA4ACA"/>
    <w:rsid w:val="00DA4DBB"/>
    <w:rsid w:val="00DA51F5"/>
    <w:rsid w:val="00DA53BD"/>
    <w:rsid w:val="00DA53E2"/>
    <w:rsid w:val="00DA541C"/>
    <w:rsid w:val="00DA54E5"/>
    <w:rsid w:val="00DA5F1A"/>
    <w:rsid w:val="00DA6891"/>
    <w:rsid w:val="00DA6FAD"/>
    <w:rsid w:val="00DA7788"/>
    <w:rsid w:val="00DB001C"/>
    <w:rsid w:val="00DB0274"/>
    <w:rsid w:val="00DB07A8"/>
    <w:rsid w:val="00DB07B6"/>
    <w:rsid w:val="00DB08B5"/>
    <w:rsid w:val="00DB0B7A"/>
    <w:rsid w:val="00DB0BB0"/>
    <w:rsid w:val="00DB0FC3"/>
    <w:rsid w:val="00DB1004"/>
    <w:rsid w:val="00DB118C"/>
    <w:rsid w:val="00DB1E90"/>
    <w:rsid w:val="00DB2365"/>
    <w:rsid w:val="00DB2405"/>
    <w:rsid w:val="00DB2A0B"/>
    <w:rsid w:val="00DB2DF3"/>
    <w:rsid w:val="00DB3105"/>
    <w:rsid w:val="00DB312E"/>
    <w:rsid w:val="00DB3593"/>
    <w:rsid w:val="00DB3CCF"/>
    <w:rsid w:val="00DB3DD6"/>
    <w:rsid w:val="00DB4031"/>
    <w:rsid w:val="00DB4161"/>
    <w:rsid w:val="00DB4850"/>
    <w:rsid w:val="00DB4B8B"/>
    <w:rsid w:val="00DB4E3D"/>
    <w:rsid w:val="00DB4F40"/>
    <w:rsid w:val="00DB50B5"/>
    <w:rsid w:val="00DB53D6"/>
    <w:rsid w:val="00DB562C"/>
    <w:rsid w:val="00DB5C9A"/>
    <w:rsid w:val="00DB5F3E"/>
    <w:rsid w:val="00DB5F88"/>
    <w:rsid w:val="00DB61D0"/>
    <w:rsid w:val="00DB61F2"/>
    <w:rsid w:val="00DB647B"/>
    <w:rsid w:val="00DB64DC"/>
    <w:rsid w:val="00DB663A"/>
    <w:rsid w:val="00DB691F"/>
    <w:rsid w:val="00DB6DE1"/>
    <w:rsid w:val="00DB6F20"/>
    <w:rsid w:val="00DB71E0"/>
    <w:rsid w:val="00DB73B1"/>
    <w:rsid w:val="00DB741F"/>
    <w:rsid w:val="00DB7459"/>
    <w:rsid w:val="00DB749D"/>
    <w:rsid w:val="00DB79EB"/>
    <w:rsid w:val="00DB7DC8"/>
    <w:rsid w:val="00DB7E76"/>
    <w:rsid w:val="00DC02BE"/>
    <w:rsid w:val="00DC0572"/>
    <w:rsid w:val="00DC0B8C"/>
    <w:rsid w:val="00DC12F0"/>
    <w:rsid w:val="00DC1305"/>
    <w:rsid w:val="00DC1811"/>
    <w:rsid w:val="00DC22BA"/>
    <w:rsid w:val="00DC23D1"/>
    <w:rsid w:val="00DC2596"/>
    <w:rsid w:val="00DC2851"/>
    <w:rsid w:val="00DC2A54"/>
    <w:rsid w:val="00DC2BB2"/>
    <w:rsid w:val="00DC2F9B"/>
    <w:rsid w:val="00DC2FDB"/>
    <w:rsid w:val="00DC31EC"/>
    <w:rsid w:val="00DC321A"/>
    <w:rsid w:val="00DC39D1"/>
    <w:rsid w:val="00DC39DB"/>
    <w:rsid w:val="00DC3A38"/>
    <w:rsid w:val="00DC3A9F"/>
    <w:rsid w:val="00DC3BFE"/>
    <w:rsid w:val="00DC3E3D"/>
    <w:rsid w:val="00DC45C8"/>
    <w:rsid w:val="00DC4B5F"/>
    <w:rsid w:val="00DC4BDA"/>
    <w:rsid w:val="00DC4F57"/>
    <w:rsid w:val="00DC5DB8"/>
    <w:rsid w:val="00DC618A"/>
    <w:rsid w:val="00DC6254"/>
    <w:rsid w:val="00DC6BB4"/>
    <w:rsid w:val="00DC6F24"/>
    <w:rsid w:val="00DC70A2"/>
    <w:rsid w:val="00DC7536"/>
    <w:rsid w:val="00DC7B0C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D9A"/>
    <w:rsid w:val="00DD3DB2"/>
    <w:rsid w:val="00DD48F1"/>
    <w:rsid w:val="00DD4B06"/>
    <w:rsid w:val="00DD4EC2"/>
    <w:rsid w:val="00DD57F7"/>
    <w:rsid w:val="00DD5A25"/>
    <w:rsid w:val="00DD5B5D"/>
    <w:rsid w:val="00DD5BB2"/>
    <w:rsid w:val="00DD5BF7"/>
    <w:rsid w:val="00DD71BC"/>
    <w:rsid w:val="00DD78D2"/>
    <w:rsid w:val="00DD7F70"/>
    <w:rsid w:val="00DE01CE"/>
    <w:rsid w:val="00DE0282"/>
    <w:rsid w:val="00DE0465"/>
    <w:rsid w:val="00DE0E85"/>
    <w:rsid w:val="00DE1855"/>
    <w:rsid w:val="00DE193B"/>
    <w:rsid w:val="00DE1FBB"/>
    <w:rsid w:val="00DE1FEF"/>
    <w:rsid w:val="00DE21CE"/>
    <w:rsid w:val="00DE2663"/>
    <w:rsid w:val="00DE2676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DF5"/>
    <w:rsid w:val="00DE5E06"/>
    <w:rsid w:val="00DE642F"/>
    <w:rsid w:val="00DE645F"/>
    <w:rsid w:val="00DE675B"/>
    <w:rsid w:val="00DE682A"/>
    <w:rsid w:val="00DE72CC"/>
    <w:rsid w:val="00DE745F"/>
    <w:rsid w:val="00DE754A"/>
    <w:rsid w:val="00DE76DC"/>
    <w:rsid w:val="00DE793F"/>
    <w:rsid w:val="00DE7A66"/>
    <w:rsid w:val="00DF068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46A3"/>
    <w:rsid w:val="00DF491A"/>
    <w:rsid w:val="00DF5179"/>
    <w:rsid w:val="00DF5236"/>
    <w:rsid w:val="00DF56EB"/>
    <w:rsid w:val="00DF5838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104B"/>
    <w:rsid w:val="00E01ABB"/>
    <w:rsid w:val="00E01BAD"/>
    <w:rsid w:val="00E023E1"/>
    <w:rsid w:val="00E024F4"/>
    <w:rsid w:val="00E02813"/>
    <w:rsid w:val="00E02A0B"/>
    <w:rsid w:val="00E03307"/>
    <w:rsid w:val="00E0334E"/>
    <w:rsid w:val="00E04022"/>
    <w:rsid w:val="00E040E6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F92"/>
    <w:rsid w:val="00E06504"/>
    <w:rsid w:val="00E069E1"/>
    <w:rsid w:val="00E06F27"/>
    <w:rsid w:val="00E06F55"/>
    <w:rsid w:val="00E076DD"/>
    <w:rsid w:val="00E10352"/>
    <w:rsid w:val="00E105CF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3B58"/>
    <w:rsid w:val="00E14015"/>
    <w:rsid w:val="00E1450F"/>
    <w:rsid w:val="00E14F27"/>
    <w:rsid w:val="00E14F37"/>
    <w:rsid w:val="00E150C0"/>
    <w:rsid w:val="00E1543C"/>
    <w:rsid w:val="00E15550"/>
    <w:rsid w:val="00E161AA"/>
    <w:rsid w:val="00E16277"/>
    <w:rsid w:val="00E16335"/>
    <w:rsid w:val="00E1669B"/>
    <w:rsid w:val="00E169E6"/>
    <w:rsid w:val="00E16D4E"/>
    <w:rsid w:val="00E17376"/>
    <w:rsid w:val="00E17591"/>
    <w:rsid w:val="00E1795D"/>
    <w:rsid w:val="00E200BE"/>
    <w:rsid w:val="00E20833"/>
    <w:rsid w:val="00E20E76"/>
    <w:rsid w:val="00E21173"/>
    <w:rsid w:val="00E2144D"/>
    <w:rsid w:val="00E21589"/>
    <w:rsid w:val="00E219E7"/>
    <w:rsid w:val="00E21DBA"/>
    <w:rsid w:val="00E21E8A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2C2"/>
    <w:rsid w:val="00E2747F"/>
    <w:rsid w:val="00E2754A"/>
    <w:rsid w:val="00E2756E"/>
    <w:rsid w:val="00E276C2"/>
    <w:rsid w:val="00E277CE"/>
    <w:rsid w:val="00E30245"/>
    <w:rsid w:val="00E30669"/>
    <w:rsid w:val="00E30718"/>
    <w:rsid w:val="00E30CE2"/>
    <w:rsid w:val="00E30E6A"/>
    <w:rsid w:val="00E30E9A"/>
    <w:rsid w:val="00E3150E"/>
    <w:rsid w:val="00E31801"/>
    <w:rsid w:val="00E31828"/>
    <w:rsid w:val="00E31B4B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5287"/>
    <w:rsid w:val="00E35306"/>
    <w:rsid w:val="00E35AB9"/>
    <w:rsid w:val="00E35B8F"/>
    <w:rsid w:val="00E35E3C"/>
    <w:rsid w:val="00E363EB"/>
    <w:rsid w:val="00E36557"/>
    <w:rsid w:val="00E368D9"/>
    <w:rsid w:val="00E36CBD"/>
    <w:rsid w:val="00E373CE"/>
    <w:rsid w:val="00E37877"/>
    <w:rsid w:val="00E37890"/>
    <w:rsid w:val="00E37E8C"/>
    <w:rsid w:val="00E40097"/>
    <w:rsid w:val="00E402AB"/>
    <w:rsid w:val="00E40308"/>
    <w:rsid w:val="00E40434"/>
    <w:rsid w:val="00E40491"/>
    <w:rsid w:val="00E405CA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616"/>
    <w:rsid w:val="00E4296C"/>
    <w:rsid w:val="00E438A2"/>
    <w:rsid w:val="00E440C0"/>
    <w:rsid w:val="00E444A2"/>
    <w:rsid w:val="00E448AD"/>
    <w:rsid w:val="00E450F0"/>
    <w:rsid w:val="00E452B7"/>
    <w:rsid w:val="00E45339"/>
    <w:rsid w:val="00E456F9"/>
    <w:rsid w:val="00E45B5F"/>
    <w:rsid w:val="00E45E6B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1751"/>
    <w:rsid w:val="00E51BD6"/>
    <w:rsid w:val="00E5266C"/>
    <w:rsid w:val="00E52729"/>
    <w:rsid w:val="00E528FA"/>
    <w:rsid w:val="00E52E75"/>
    <w:rsid w:val="00E53392"/>
    <w:rsid w:val="00E5371B"/>
    <w:rsid w:val="00E53832"/>
    <w:rsid w:val="00E54ECB"/>
    <w:rsid w:val="00E557E1"/>
    <w:rsid w:val="00E561AA"/>
    <w:rsid w:val="00E564DC"/>
    <w:rsid w:val="00E56E4D"/>
    <w:rsid w:val="00E5744E"/>
    <w:rsid w:val="00E57838"/>
    <w:rsid w:val="00E57D2E"/>
    <w:rsid w:val="00E57EE8"/>
    <w:rsid w:val="00E60069"/>
    <w:rsid w:val="00E60483"/>
    <w:rsid w:val="00E607E1"/>
    <w:rsid w:val="00E60B49"/>
    <w:rsid w:val="00E61869"/>
    <w:rsid w:val="00E618B6"/>
    <w:rsid w:val="00E61A87"/>
    <w:rsid w:val="00E61B49"/>
    <w:rsid w:val="00E6276F"/>
    <w:rsid w:val="00E629E6"/>
    <w:rsid w:val="00E62B33"/>
    <w:rsid w:val="00E634CF"/>
    <w:rsid w:val="00E63CCC"/>
    <w:rsid w:val="00E644AD"/>
    <w:rsid w:val="00E64971"/>
    <w:rsid w:val="00E649E7"/>
    <w:rsid w:val="00E64F20"/>
    <w:rsid w:val="00E65164"/>
    <w:rsid w:val="00E655F7"/>
    <w:rsid w:val="00E6587E"/>
    <w:rsid w:val="00E65B11"/>
    <w:rsid w:val="00E65B2B"/>
    <w:rsid w:val="00E66CB6"/>
    <w:rsid w:val="00E67309"/>
    <w:rsid w:val="00E67818"/>
    <w:rsid w:val="00E679FE"/>
    <w:rsid w:val="00E67D33"/>
    <w:rsid w:val="00E67FDF"/>
    <w:rsid w:val="00E7036D"/>
    <w:rsid w:val="00E70585"/>
    <w:rsid w:val="00E708D2"/>
    <w:rsid w:val="00E708DB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80B"/>
    <w:rsid w:val="00E76D5A"/>
    <w:rsid w:val="00E77223"/>
    <w:rsid w:val="00E777FB"/>
    <w:rsid w:val="00E778C9"/>
    <w:rsid w:val="00E77B24"/>
    <w:rsid w:val="00E77B4F"/>
    <w:rsid w:val="00E77EAA"/>
    <w:rsid w:val="00E801AD"/>
    <w:rsid w:val="00E805BE"/>
    <w:rsid w:val="00E8082C"/>
    <w:rsid w:val="00E80A72"/>
    <w:rsid w:val="00E80E1B"/>
    <w:rsid w:val="00E80EC0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A21"/>
    <w:rsid w:val="00E83CE9"/>
    <w:rsid w:val="00E83DEF"/>
    <w:rsid w:val="00E83F8D"/>
    <w:rsid w:val="00E8427D"/>
    <w:rsid w:val="00E844DF"/>
    <w:rsid w:val="00E84646"/>
    <w:rsid w:val="00E84736"/>
    <w:rsid w:val="00E84D80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355"/>
    <w:rsid w:val="00E90585"/>
    <w:rsid w:val="00E9075A"/>
    <w:rsid w:val="00E908D0"/>
    <w:rsid w:val="00E90AAB"/>
    <w:rsid w:val="00E90C77"/>
    <w:rsid w:val="00E90E2D"/>
    <w:rsid w:val="00E91080"/>
    <w:rsid w:val="00E91447"/>
    <w:rsid w:val="00E915A5"/>
    <w:rsid w:val="00E915BB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93C"/>
    <w:rsid w:val="00E93971"/>
    <w:rsid w:val="00E93C18"/>
    <w:rsid w:val="00E940D4"/>
    <w:rsid w:val="00E9446B"/>
    <w:rsid w:val="00E9474A"/>
    <w:rsid w:val="00E94AD6"/>
    <w:rsid w:val="00E94C65"/>
    <w:rsid w:val="00E952F6"/>
    <w:rsid w:val="00E95968"/>
    <w:rsid w:val="00E9596E"/>
    <w:rsid w:val="00E959B5"/>
    <w:rsid w:val="00E95A50"/>
    <w:rsid w:val="00E96067"/>
    <w:rsid w:val="00E963CD"/>
    <w:rsid w:val="00E96457"/>
    <w:rsid w:val="00E96999"/>
    <w:rsid w:val="00E96A74"/>
    <w:rsid w:val="00E96E76"/>
    <w:rsid w:val="00E978FE"/>
    <w:rsid w:val="00EA0388"/>
    <w:rsid w:val="00EA0929"/>
    <w:rsid w:val="00EA0A61"/>
    <w:rsid w:val="00EA0DBD"/>
    <w:rsid w:val="00EA1745"/>
    <w:rsid w:val="00EA1D45"/>
    <w:rsid w:val="00EA1F5A"/>
    <w:rsid w:val="00EA3239"/>
    <w:rsid w:val="00EA32EF"/>
    <w:rsid w:val="00EA385A"/>
    <w:rsid w:val="00EA3E31"/>
    <w:rsid w:val="00EA4442"/>
    <w:rsid w:val="00EA4954"/>
    <w:rsid w:val="00EA4B95"/>
    <w:rsid w:val="00EA513E"/>
    <w:rsid w:val="00EA5307"/>
    <w:rsid w:val="00EA5CD0"/>
    <w:rsid w:val="00EA64DA"/>
    <w:rsid w:val="00EA667E"/>
    <w:rsid w:val="00EA7325"/>
    <w:rsid w:val="00EA7546"/>
    <w:rsid w:val="00EA7882"/>
    <w:rsid w:val="00EA78CE"/>
    <w:rsid w:val="00EA7AFA"/>
    <w:rsid w:val="00EA7BF0"/>
    <w:rsid w:val="00EA7ECB"/>
    <w:rsid w:val="00EA7F33"/>
    <w:rsid w:val="00EB05D9"/>
    <w:rsid w:val="00EB0E59"/>
    <w:rsid w:val="00EB0EBA"/>
    <w:rsid w:val="00EB0FF1"/>
    <w:rsid w:val="00EB17F5"/>
    <w:rsid w:val="00EB1F53"/>
    <w:rsid w:val="00EB23AC"/>
    <w:rsid w:val="00EB253D"/>
    <w:rsid w:val="00EB27F3"/>
    <w:rsid w:val="00EB30B6"/>
    <w:rsid w:val="00EB30EC"/>
    <w:rsid w:val="00EB37C4"/>
    <w:rsid w:val="00EB3918"/>
    <w:rsid w:val="00EB3C54"/>
    <w:rsid w:val="00EB3F17"/>
    <w:rsid w:val="00EB4090"/>
    <w:rsid w:val="00EB437C"/>
    <w:rsid w:val="00EB508B"/>
    <w:rsid w:val="00EB51FD"/>
    <w:rsid w:val="00EB5901"/>
    <w:rsid w:val="00EB599F"/>
    <w:rsid w:val="00EB5CF1"/>
    <w:rsid w:val="00EB6961"/>
    <w:rsid w:val="00EB6984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195"/>
    <w:rsid w:val="00EC546F"/>
    <w:rsid w:val="00EC5501"/>
    <w:rsid w:val="00EC5894"/>
    <w:rsid w:val="00EC5E54"/>
    <w:rsid w:val="00EC6004"/>
    <w:rsid w:val="00EC68E1"/>
    <w:rsid w:val="00EC6A6F"/>
    <w:rsid w:val="00EC6B13"/>
    <w:rsid w:val="00EC6E4E"/>
    <w:rsid w:val="00EC7184"/>
    <w:rsid w:val="00EC72A8"/>
    <w:rsid w:val="00EC732F"/>
    <w:rsid w:val="00EC788C"/>
    <w:rsid w:val="00EC7924"/>
    <w:rsid w:val="00EC7AAD"/>
    <w:rsid w:val="00ED0476"/>
    <w:rsid w:val="00ED048D"/>
    <w:rsid w:val="00ED0499"/>
    <w:rsid w:val="00ED0B7A"/>
    <w:rsid w:val="00ED0EAC"/>
    <w:rsid w:val="00ED2812"/>
    <w:rsid w:val="00ED2A04"/>
    <w:rsid w:val="00ED2BF1"/>
    <w:rsid w:val="00ED2C49"/>
    <w:rsid w:val="00ED2FBE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906"/>
    <w:rsid w:val="00ED5B27"/>
    <w:rsid w:val="00ED5D73"/>
    <w:rsid w:val="00ED5FD3"/>
    <w:rsid w:val="00ED64EE"/>
    <w:rsid w:val="00ED68DD"/>
    <w:rsid w:val="00ED731A"/>
    <w:rsid w:val="00ED7792"/>
    <w:rsid w:val="00ED7C5A"/>
    <w:rsid w:val="00ED7FC4"/>
    <w:rsid w:val="00EE0314"/>
    <w:rsid w:val="00EE08EA"/>
    <w:rsid w:val="00EE101C"/>
    <w:rsid w:val="00EE1357"/>
    <w:rsid w:val="00EE1375"/>
    <w:rsid w:val="00EE18C4"/>
    <w:rsid w:val="00EE1A71"/>
    <w:rsid w:val="00EE258A"/>
    <w:rsid w:val="00EE3032"/>
    <w:rsid w:val="00EE34D3"/>
    <w:rsid w:val="00EE3CD8"/>
    <w:rsid w:val="00EE4005"/>
    <w:rsid w:val="00EE4071"/>
    <w:rsid w:val="00EE431C"/>
    <w:rsid w:val="00EE469F"/>
    <w:rsid w:val="00EE4C0D"/>
    <w:rsid w:val="00EE4C54"/>
    <w:rsid w:val="00EE4F48"/>
    <w:rsid w:val="00EE53A7"/>
    <w:rsid w:val="00EE57A7"/>
    <w:rsid w:val="00EE5CA8"/>
    <w:rsid w:val="00EE6193"/>
    <w:rsid w:val="00EE63F3"/>
    <w:rsid w:val="00EE651A"/>
    <w:rsid w:val="00EE665F"/>
    <w:rsid w:val="00EE6923"/>
    <w:rsid w:val="00EE69A5"/>
    <w:rsid w:val="00EE6D76"/>
    <w:rsid w:val="00EE73EA"/>
    <w:rsid w:val="00EE75CE"/>
    <w:rsid w:val="00EE7937"/>
    <w:rsid w:val="00EF010E"/>
    <w:rsid w:val="00EF0160"/>
    <w:rsid w:val="00EF05B2"/>
    <w:rsid w:val="00EF081D"/>
    <w:rsid w:val="00EF1146"/>
    <w:rsid w:val="00EF1160"/>
    <w:rsid w:val="00EF118D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47F3"/>
    <w:rsid w:val="00EF4B62"/>
    <w:rsid w:val="00EF4E99"/>
    <w:rsid w:val="00EF5462"/>
    <w:rsid w:val="00EF5C76"/>
    <w:rsid w:val="00EF5DB1"/>
    <w:rsid w:val="00EF6192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F008F0"/>
    <w:rsid w:val="00F0110C"/>
    <w:rsid w:val="00F0160F"/>
    <w:rsid w:val="00F01C3C"/>
    <w:rsid w:val="00F020CE"/>
    <w:rsid w:val="00F023E5"/>
    <w:rsid w:val="00F02D9B"/>
    <w:rsid w:val="00F02E6A"/>
    <w:rsid w:val="00F02E76"/>
    <w:rsid w:val="00F03321"/>
    <w:rsid w:val="00F033AE"/>
    <w:rsid w:val="00F0537C"/>
    <w:rsid w:val="00F0562A"/>
    <w:rsid w:val="00F05669"/>
    <w:rsid w:val="00F062FF"/>
    <w:rsid w:val="00F0630E"/>
    <w:rsid w:val="00F0684C"/>
    <w:rsid w:val="00F0686A"/>
    <w:rsid w:val="00F07434"/>
    <w:rsid w:val="00F07C7B"/>
    <w:rsid w:val="00F07C95"/>
    <w:rsid w:val="00F07DA0"/>
    <w:rsid w:val="00F1002A"/>
    <w:rsid w:val="00F1010D"/>
    <w:rsid w:val="00F10ABF"/>
    <w:rsid w:val="00F10D7B"/>
    <w:rsid w:val="00F10F24"/>
    <w:rsid w:val="00F10F71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ADE"/>
    <w:rsid w:val="00F13B77"/>
    <w:rsid w:val="00F13ECD"/>
    <w:rsid w:val="00F144FE"/>
    <w:rsid w:val="00F147A7"/>
    <w:rsid w:val="00F148D4"/>
    <w:rsid w:val="00F151F9"/>
    <w:rsid w:val="00F15421"/>
    <w:rsid w:val="00F158F9"/>
    <w:rsid w:val="00F1594F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11CC"/>
    <w:rsid w:val="00F212B4"/>
    <w:rsid w:val="00F212C7"/>
    <w:rsid w:val="00F21674"/>
    <w:rsid w:val="00F216F9"/>
    <w:rsid w:val="00F21826"/>
    <w:rsid w:val="00F21F3F"/>
    <w:rsid w:val="00F22319"/>
    <w:rsid w:val="00F22B9B"/>
    <w:rsid w:val="00F22E18"/>
    <w:rsid w:val="00F231FE"/>
    <w:rsid w:val="00F234D2"/>
    <w:rsid w:val="00F235C3"/>
    <w:rsid w:val="00F23824"/>
    <w:rsid w:val="00F23DB8"/>
    <w:rsid w:val="00F23DB9"/>
    <w:rsid w:val="00F2434B"/>
    <w:rsid w:val="00F2493F"/>
    <w:rsid w:val="00F24A23"/>
    <w:rsid w:val="00F24A32"/>
    <w:rsid w:val="00F24B44"/>
    <w:rsid w:val="00F24D8A"/>
    <w:rsid w:val="00F24E62"/>
    <w:rsid w:val="00F251A3"/>
    <w:rsid w:val="00F2550E"/>
    <w:rsid w:val="00F25843"/>
    <w:rsid w:val="00F2592D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FD8"/>
    <w:rsid w:val="00F3110A"/>
    <w:rsid w:val="00F31121"/>
    <w:rsid w:val="00F311E5"/>
    <w:rsid w:val="00F319ED"/>
    <w:rsid w:val="00F31A8D"/>
    <w:rsid w:val="00F31AD3"/>
    <w:rsid w:val="00F31B08"/>
    <w:rsid w:val="00F32885"/>
    <w:rsid w:val="00F32904"/>
    <w:rsid w:val="00F32ABA"/>
    <w:rsid w:val="00F33BBC"/>
    <w:rsid w:val="00F33C73"/>
    <w:rsid w:val="00F33E4F"/>
    <w:rsid w:val="00F34DC9"/>
    <w:rsid w:val="00F352FB"/>
    <w:rsid w:val="00F35670"/>
    <w:rsid w:val="00F3569A"/>
    <w:rsid w:val="00F359F2"/>
    <w:rsid w:val="00F35D94"/>
    <w:rsid w:val="00F35DA1"/>
    <w:rsid w:val="00F369B2"/>
    <w:rsid w:val="00F36DE2"/>
    <w:rsid w:val="00F3718C"/>
    <w:rsid w:val="00F373DB"/>
    <w:rsid w:val="00F374FE"/>
    <w:rsid w:val="00F3787F"/>
    <w:rsid w:val="00F37D46"/>
    <w:rsid w:val="00F37F60"/>
    <w:rsid w:val="00F4015D"/>
    <w:rsid w:val="00F403A6"/>
    <w:rsid w:val="00F40ADD"/>
    <w:rsid w:val="00F412D1"/>
    <w:rsid w:val="00F41337"/>
    <w:rsid w:val="00F416DD"/>
    <w:rsid w:val="00F419DB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5DA"/>
    <w:rsid w:val="00F4467E"/>
    <w:rsid w:val="00F44711"/>
    <w:rsid w:val="00F447D5"/>
    <w:rsid w:val="00F4498A"/>
    <w:rsid w:val="00F44D66"/>
    <w:rsid w:val="00F44DCE"/>
    <w:rsid w:val="00F44F43"/>
    <w:rsid w:val="00F44FA1"/>
    <w:rsid w:val="00F4527E"/>
    <w:rsid w:val="00F45871"/>
    <w:rsid w:val="00F45BD4"/>
    <w:rsid w:val="00F45E97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E9"/>
    <w:rsid w:val="00F50AA6"/>
    <w:rsid w:val="00F50B86"/>
    <w:rsid w:val="00F512AB"/>
    <w:rsid w:val="00F5135A"/>
    <w:rsid w:val="00F519E4"/>
    <w:rsid w:val="00F51A38"/>
    <w:rsid w:val="00F51C9D"/>
    <w:rsid w:val="00F5283E"/>
    <w:rsid w:val="00F529CE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C91"/>
    <w:rsid w:val="00F54DFB"/>
    <w:rsid w:val="00F54E9C"/>
    <w:rsid w:val="00F55259"/>
    <w:rsid w:val="00F553CC"/>
    <w:rsid w:val="00F55557"/>
    <w:rsid w:val="00F55645"/>
    <w:rsid w:val="00F556E9"/>
    <w:rsid w:val="00F55AD1"/>
    <w:rsid w:val="00F55D52"/>
    <w:rsid w:val="00F561CF"/>
    <w:rsid w:val="00F563C9"/>
    <w:rsid w:val="00F564C5"/>
    <w:rsid w:val="00F56569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1"/>
    <w:rsid w:val="00F60E4F"/>
    <w:rsid w:val="00F614C3"/>
    <w:rsid w:val="00F61543"/>
    <w:rsid w:val="00F61699"/>
    <w:rsid w:val="00F61985"/>
    <w:rsid w:val="00F61B38"/>
    <w:rsid w:val="00F61E5B"/>
    <w:rsid w:val="00F623E6"/>
    <w:rsid w:val="00F6297C"/>
    <w:rsid w:val="00F62AEC"/>
    <w:rsid w:val="00F62B0B"/>
    <w:rsid w:val="00F62B9B"/>
    <w:rsid w:val="00F63268"/>
    <w:rsid w:val="00F63A64"/>
    <w:rsid w:val="00F63BAB"/>
    <w:rsid w:val="00F63DF8"/>
    <w:rsid w:val="00F64A03"/>
    <w:rsid w:val="00F64BA1"/>
    <w:rsid w:val="00F64DCC"/>
    <w:rsid w:val="00F64F63"/>
    <w:rsid w:val="00F64FD1"/>
    <w:rsid w:val="00F6539F"/>
    <w:rsid w:val="00F65BF4"/>
    <w:rsid w:val="00F65F96"/>
    <w:rsid w:val="00F66106"/>
    <w:rsid w:val="00F662B4"/>
    <w:rsid w:val="00F6667F"/>
    <w:rsid w:val="00F66A39"/>
    <w:rsid w:val="00F67329"/>
    <w:rsid w:val="00F677E4"/>
    <w:rsid w:val="00F67EDE"/>
    <w:rsid w:val="00F67F9D"/>
    <w:rsid w:val="00F70192"/>
    <w:rsid w:val="00F70369"/>
    <w:rsid w:val="00F708E6"/>
    <w:rsid w:val="00F70C9E"/>
    <w:rsid w:val="00F7173A"/>
    <w:rsid w:val="00F71A0F"/>
    <w:rsid w:val="00F72598"/>
    <w:rsid w:val="00F72AB0"/>
    <w:rsid w:val="00F72C09"/>
    <w:rsid w:val="00F72F77"/>
    <w:rsid w:val="00F72F88"/>
    <w:rsid w:val="00F73589"/>
    <w:rsid w:val="00F73655"/>
    <w:rsid w:val="00F738EF"/>
    <w:rsid w:val="00F73A19"/>
    <w:rsid w:val="00F7421B"/>
    <w:rsid w:val="00F742A8"/>
    <w:rsid w:val="00F74322"/>
    <w:rsid w:val="00F7448B"/>
    <w:rsid w:val="00F744F1"/>
    <w:rsid w:val="00F74967"/>
    <w:rsid w:val="00F74B5C"/>
    <w:rsid w:val="00F75204"/>
    <w:rsid w:val="00F75255"/>
    <w:rsid w:val="00F75377"/>
    <w:rsid w:val="00F75852"/>
    <w:rsid w:val="00F763AE"/>
    <w:rsid w:val="00F76619"/>
    <w:rsid w:val="00F76E5B"/>
    <w:rsid w:val="00F77143"/>
    <w:rsid w:val="00F779D1"/>
    <w:rsid w:val="00F77C28"/>
    <w:rsid w:val="00F77EC8"/>
    <w:rsid w:val="00F800AD"/>
    <w:rsid w:val="00F804BC"/>
    <w:rsid w:val="00F80A8E"/>
    <w:rsid w:val="00F81269"/>
    <w:rsid w:val="00F81436"/>
    <w:rsid w:val="00F81E77"/>
    <w:rsid w:val="00F8265E"/>
    <w:rsid w:val="00F82A62"/>
    <w:rsid w:val="00F82D4E"/>
    <w:rsid w:val="00F82E3D"/>
    <w:rsid w:val="00F831F5"/>
    <w:rsid w:val="00F83223"/>
    <w:rsid w:val="00F83427"/>
    <w:rsid w:val="00F83593"/>
    <w:rsid w:val="00F84C57"/>
    <w:rsid w:val="00F84F7B"/>
    <w:rsid w:val="00F85A84"/>
    <w:rsid w:val="00F85B18"/>
    <w:rsid w:val="00F8626C"/>
    <w:rsid w:val="00F869CE"/>
    <w:rsid w:val="00F86AE9"/>
    <w:rsid w:val="00F87133"/>
    <w:rsid w:val="00F87A45"/>
    <w:rsid w:val="00F87AAA"/>
    <w:rsid w:val="00F87E56"/>
    <w:rsid w:val="00F901AE"/>
    <w:rsid w:val="00F90378"/>
    <w:rsid w:val="00F90480"/>
    <w:rsid w:val="00F90826"/>
    <w:rsid w:val="00F9085E"/>
    <w:rsid w:val="00F90886"/>
    <w:rsid w:val="00F908B4"/>
    <w:rsid w:val="00F91524"/>
    <w:rsid w:val="00F91CC5"/>
    <w:rsid w:val="00F9264F"/>
    <w:rsid w:val="00F9278E"/>
    <w:rsid w:val="00F92947"/>
    <w:rsid w:val="00F929AF"/>
    <w:rsid w:val="00F929D0"/>
    <w:rsid w:val="00F92A1C"/>
    <w:rsid w:val="00F92E5E"/>
    <w:rsid w:val="00F93003"/>
    <w:rsid w:val="00F930EA"/>
    <w:rsid w:val="00F936ED"/>
    <w:rsid w:val="00F937F3"/>
    <w:rsid w:val="00F941D8"/>
    <w:rsid w:val="00F94EA5"/>
    <w:rsid w:val="00F95306"/>
    <w:rsid w:val="00F954D0"/>
    <w:rsid w:val="00F95A01"/>
    <w:rsid w:val="00F9625A"/>
    <w:rsid w:val="00F9627C"/>
    <w:rsid w:val="00F963B4"/>
    <w:rsid w:val="00F97168"/>
    <w:rsid w:val="00F9779F"/>
    <w:rsid w:val="00F97919"/>
    <w:rsid w:val="00F97B55"/>
    <w:rsid w:val="00F97DCB"/>
    <w:rsid w:val="00FA00B5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97"/>
    <w:rsid w:val="00FA2E23"/>
    <w:rsid w:val="00FA2EDB"/>
    <w:rsid w:val="00FA3114"/>
    <w:rsid w:val="00FA32C6"/>
    <w:rsid w:val="00FA3633"/>
    <w:rsid w:val="00FA3792"/>
    <w:rsid w:val="00FA37BC"/>
    <w:rsid w:val="00FA3AAC"/>
    <w:rsid w:val="00FA3F4B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D30"/>
    <w:rsid w:val="00FA6E9B"/>
    <w:rsid w:val="00FA705F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48E"/>
    <w:rsid w:val="00FB2814"/>
    <w:rsid w:val="00FB2A5F"/>
    <w:rsid w:val="00FB37B6"/>
    <w:rsid w:val="00FB395A"/>
    <w:rsid w:val="00FB3F4C"/>
    <w:rsid w:val="00FB45BD"/>
    <w:rsid w:val="00FB4F40"/>
    <w:rsid w:val="00FB569C"/>
    <w:rsid w:val="00FB5A18"/>
    <w:rsid w:val="00FB5F43"/>
    <w:rsid w:val="00FB66B2"/>
    <w:rsid w:val="00FB70C6"/>
    <w:rsid w:val="00FB7141"/>
    <w:rsid w:val="00FB7B19"/>
    <w:rsid w:val="00FB7D3E"/>
    <w:rsid w:val="00FC03F3"/>
    <w:rsid w:val="00FC0EBF"/>
    <w:rsid w:val="00FC1A0C"/>
    <w:rsid w:val="00FC1BAE"/>
    <w:rsid w:val="00FC1D3E"/>
    <w:rsid w:val="00FC1E55"/>
    <w:rsid w:val="00FC226D"/>
    <w:rsid w:val="00FC27D0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E2E"/>
    <w:rsid w:val="00FC4E7F"/>
    <w:rsid w:val="00FC50FE"/>
    <w:rsid w:val="00FC5559"/>
    <w:rsid w:val="00FC5DDD"/>
    <w:rsid w:val="00FC6306"/>
    <w:rsid w:val="00FC6483"/>
    <w:rsid w:val="00FC657C"/>
    <w:rsid w:val="00FC6A21"/>
    <w:rsid w:val="00FC6A6B"/>
    <w:rsid w:val="00FC6A78"/>
    <w:rsid w:val="00FC6B65"/>
    <w:rsid w:val="00FC7326"/>
    <w:rsid w:val="00FC7366"/>
    <w:rsid w:val="00FC7E9F"/>
    <w:rsid w:val="00FC7F2B"/>
    <w:rsid w:val="00FD00E0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D6B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58"/>
    <w:rsid w:val="00FD68AB"/>
    <w:rsid w:val="00FD68BC"/>
    <w:rsid w:val="00FD6AFE"/>
    <w:rsid w:val="00FD6C16"/>
    <w:rsid w:val="00FD6C26"/>
    <w:rsid w:val="00FD6EA3"/>
    <w:rsid w:val="00FD7358"/>
    <w:rsid w:val="00FD76B4"/>
    <w:rsid w:val="00FD78FC"/>
    <w:rsid w:val="00FD7CA8"/>
    <w:rsid w:val="00FD7EF3"/>
    <w:rsid w:val="00FE1188"/>
    <w:rsid w:val="00FE1204"/>
    <w:rsid w:val="00FE1454"/>
    <w:rsid w:val="00FE1B2B"/>
    <w:rsid w:val="00FE2474"/>
    <w:rsid w:val="00FE25F9"/>
    <w:rsid w:val="00FE26BB"/>
    <w:rsid w:val="00FE2E3D"/>
    <w:rsid w:val="00FE2F25"/>
    <w:rsid w:val="00FE3728"/>
    <w:rsid w:val="00FE39A4"/>
    <w:rsid w:val="00FE3CCB"/>
    <w:rsid w:val="00FE4404"/>
    <w:rsid w:val="00FE44BF"/>
    <w:rsid w:val="00FE4DD9"/>
    <w:rsid w:val="00FE4E3F"/>
    <w:rsid w:val="00FE54FA"/>
    <w:rsid w:val="00FE553A"/>
    <w:rsid w:val="00FE589E"/>
    <w:rsid w:val="00FE5A28"/>
    <w:rsid w:val="00FE5B5A"/>
    <w:rsid w:val="00FE6068"/>
    <w:rsid w:val="00FE61D5"/>
    <w:rsid w:val="00FE62A6"/>
    <w:rsid w:val="00FE65B8"/>
    <w:rsid w:val="00FE6709"/>
    <w:rsid w:val="00FE6FA7"/>
    <w:rsid w:val="00FE7210"/>
    <w:rsid w:val="00FE733E"/>
    <w:rsid w:val="00FE7385"/>
    <w:rsid w:val="00FF0009"/>
    <w:rsid w:val="00FF060E"/>
    <w:rsid w:val="00FF0E10"/>
    <w:rsid w:val="00FF0F0C"/>
    <w:rsid w:val="00FF11BB"/>
    <w:rsid w:val="00FF1C24"/>
    <w:rsid w:val="00FF3246"/>
    <w:rsid w:val="00FF338F"/>
    <w:rsid w:val="00FF3D20"/>
    <w:rsid w:val="00FF4092"/>
    <w:rsid w:val="00FF477D"/>
    <w:rsid w:val="00FF47AE"/>
    <w:rsid w:val="00FF4E1B"/>
    <w:rsid w:val="00FF4F99"/>
    <w:rsid w:val="00FF53FE"/>
    <w:rsid w:val="00FF5511"/>
    <w:rsid w:val="00FF57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51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285</Words>
  <Characters>1626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Speed_XP</cp:lastModifiedBy>
  <cp:revision>4</cp:revision>
  <dcterms:created xsi:type="dcterms:W3CDTF">2018-02-26T11:51:00Z</dcterms:created>
  <dcterms:modified xsi:type="dcterms:W3CDTF">2019-06-10T11:59:00Z</dcterms:modified>
</cp:coreProperties>
</file>